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C2DD56">
      <w:pPr>
        <w:jc w:val="center"/>
        <w:rPr>
          <w:b/>
          <w:sz w:val="28"/>
        </w:rPr>
      </w:pPr>
    </w:p>
    <w:p w14:paraId="2A3FE326">
      <w:pPr>
        <w:jc w:val="center"/>
        <w:rPr>
          <w:b/>
          <w:sz w:val="28"/>
        </w:rPr>
      </w:pPr>
    </w:p>
    <w:p w14:paraId="08895DF9">
      <w:pPr>
        <w:jc w:val="center"/>
        <w:rPr>
          <w:b/>
          <w:sz w:val="28"/>
          <w:szCs w:val="28"/>
        </w:rPr>
      </w:pPr>
      <w:r>
        <w:rPr>
          <w:b/>
          <w:sz w:val="28"/>
        </w:rPr>
        <w:t xml:space="preserve">D – </w:t>
      </w:r>
      <w:r>
        <w:rPr>
          <w:b/>
          <w:sz w:val="28"/>
          <w:szCs w:val="28"/>
        </w:rPr>
        <w:t xml:space="preserve">07.01.01a </w:t>
      </w:r>
    </w:p>
    <w:p w14:paraId="4880C89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p w14:paraId="509D0121">
      <w:pPr>
        <w:jc w:val="center"/>
        <w:rPr>
          <w:b/>
          <w:sz w:val="28"/>
        </w:rPr>
      </w:pPr>
      <w:r>
        <w:rPr>
          <w:b/>
          <w:sz w:val="28"/>
          <w:szCs w:val="28"/>
        </w:rPr>
        <w:t>OZNAKOWANIE   POZIOME</w:t>
      </w:r>
    </w:p>
    <w:p w14:paraId="4E9EC8E1">
      <w:pPr>
        <w:jc w:val="center"/>
        <w:rPr>
          <w:b/>
          <w:sz w:val="27"/>
        </w:rPr>
      </w:pPr>
    </w:p>
    <w:p w14:paraId="45296F1C">
      <w:pPr>
        <w:jc w:val="center"/>
        <w:rPr>
          <w:b/>
          <w:sz w:val="28"/>
        </w:rPr>
      </w:pPr>
    </w:p>
    <w:p w14:paraId="0409E17E">
      <w:pPr>
        <w:jc w:val="center"/>
        <w:rPr>
          <w:b/>
          <w:sz w:val="28"/>
        </w:rPr>
      </w:pPr>
    </w:p>
    <w:p w14:paraId="12365151">
      <w:pPr>
        <w:jc w:val="center"/>
        <w:rPr>
          <w:b/>
          <w:sz w:val="28"/>
        </w:rPr>
      </w:pPr>
    </w:p>
    <w:p w14:paraId="68AF8FBB">
      <w:pPr>
        <w:jc w:val="center"/>
        <w:rPr>
          <w:b/>
          <w:sz w:val="28"/>
        </w:rPr>
      </w:pPr>
    </w:p>
    <w:p w14:paraId="6B129648">
      <w:pPr>
        <w:jc w:val="center"/>
        <w:rPr>
          <w:b/>
          <w:sz w:val="28"/>
        </w:rPr>
      </w:pPr>
    </w:p>
    <w:p w14:paraId="01466B9D">
      <w:pPr>
        <w:jc w:val="center"/>
        <w:rPr>
          <w:b/>
          <w:sz w:val="28"/>
        </w:rPr>
      </w:pPr>
    </w:p>
    <w:p w14:paraId="0AB77D99">
      <w:pPr>
        <w:jc w:val="center"/>
        <w:rPr>
          <w:b/>
          <w:sz w:val="28"/>
        </w:rPr>
      </w:pPr>
    </w:p>
    <w:p w14:paraId="3FA608D9">
      <w:pPr>
        <w:jc w:val="center"/>
        <w:rPr>
          <w:b/>
          <w:sz w:val="28"/>
        </w:rPr>
      </w:pPr>
    </w:p>
    <w:p w14:paraId="184849E2">
      <w:pPr>
        <w:jc w:val="center"/>
        <w:rPr>
          <w:b/>
          <w:sz w:val="28"/>
        </w:rPr>
      </w:pPr>
    </w:p>
    <w:p w14:paraId="7E72C731">
      <w:pPr>
        <w:jc w:val="center"/>
        <w:rPr>
          <w:b/>
          <w:sz w:val="28"/>
        </w:rPr>
      </w:pPr>
    </w:p>
    <w:p w14:paraId="61232817">
      <w:pPr>
        <w:jc w:val="center"/>
        <w:rPr>
          <w:b/>
          <w:sz w:val="28"/>
        </w:rPr>
      </w:pPr>
    </w:p>
    <w:p w14:paraId="54570424">
      <w:pPr>
        <w:jc w:val="center"/>
        <w:rPr>
          <w:b/>
          <w:sz w:val="28"/>
        </w:rPr>
      </w:pPr>
    </w:p>
    <w:p w14:paraId="1FEBF42E">
      <w:pPr>
        <w:jc w:val="center"/>
        <w:rPr>
          <w:b/>
          <w:sz w:val="28"/>
        </w:rPr>
      </w:pPr>
    </w:p>
    <w:p w14:paraId="76E171FB">
      <w:pPr>
        <w:jc w:val="center"/>
        <w:rPr>
          <w:b/>
          <w:sz w:val="28"/>
        </w:rPr>
      </w:pPr>
    </w:p>
    <w:p w14:paraId="70D68E54">
      <w:pPr>
        <w:jc w:val="center"/>
        <w:rPr>
          <w:b/>
          <w:sz w:val="28"/>
        </w:rPr>
      </w:pPr>
    </w:p>
    <w:p w14:paraId="38EAA3BC">
      <w:pPr>
        <w:jc w:val="center"/>
        <w:rPr>
          <w:b/>
          <w:sz w:val="28"/>
        </w:rPr>
      </w:pPr>
    </w:p>
    <w:p w14:paraId="75B668F9">
      <w:pPr>
        <w:jc w:val="center"/>
        <w:rPr>
          <w:b/>
          <w:sz w:val="28"/>
        </w:rPr>
      </w:pPr>
    </w:p>
    <w:p w14:paraId="20F083F8">
      <w:pPr>
        <w:jc w:val="center"/>
        <w:rPr>
          <w:b/>
          <w:sz w:val="28"/>
        </w:rPr>
      </w:pPr>
    </w:p>
    <w:p w14:paraId="409F52FC">
      <w:pPr>
        <w:spacing w:after="120"/>
        <w:jc w:val="center"/>
        <w:rPr>
          <w:b/>
          <w:sz w:val="28"/>
        </w:rPr>
      </w:pPr>
    </w:p>
    <w:p w14:paraId="48FB4CEE">
      <w:pPr>
        <w:jc w:val="center"/>
        <w:rPr>
          <w:szCs w:val="24"/>
        </w:rPr>
        <w:sectPr>
          <w:pgSz w:w="11907" w:h="16840"/>
          <w:pgMar w:top="1985" w:right="1418" w:bottom="1418" w:left="1418" w:header="1985" w:footer="1531" w:gutter="284"/>
          <w:cols w:space="708" w:num="1"/>
          <w:titlePg/>
          <w:vAlign w:val="bottom"/>
        </w:sectPr>
      </w:pPr>
      <w:r>
        <w:rPr>
          <w:b/>
          <w:sz w:val="28"/>
        </w:rPr>
        <w:br w:type="page"/>
      </w:r>
      <w:r>
        <w:rPr>
          <w:szCs w:val="24"/>
        </w:rPr>
        <w:t xml:space="preserve"> </w:t>
      </w:r>
    </w:p>
    <w:p w14:paraId="7B6B07B7">
      <w:pPr>
        <w:pStyle w:val="2"/>
        <w:rPr>
          <w:sz w:val="20"/>
        </w:rPr>
      </w:pPr>
      <w:bookmarkStart w:id="0" w:name="_Toc404150096"/>
      <w:bookmarkStart w:id="1" w:name="_Toc236626155"/>
      <w:bookmarkStart w:id="2" w:name="_Toc416830698"/>
      <w:bookmarkStart w:id="3" w:name="_Toc344981393"/>
      <w:r>
        <w:rPr>
          <w:sz w:val="20"/>
        </w:rPr>
        <w:t xml:space="preserve">1. </w:t>
      </w:r>
      <w:bookmarkEnd w:id="0"/>
      <w:bookmarkEnd w:id="1"/>
      <w:bookmarkEnd w:id="2"/>
      <w:r>
        <w:rPr>
          <w:sz w:val="20"/>
        </w:rPr>
        <w:t>Wstęp</w:t>
      </w:r>
      <w:bookmarkEnd w:id="3"/>
    </w:p>
    <w:p w14:paraId="6779657E">
      <w:pPr>
        <w:pStyle w:val="3"/>
        <w:rPr>
          <w:sz w:val="20"/>
        </w:rPr>
      </w:pPr>
      <w:bookmarkStart w:id="4" w:name="_Toc407161179"/>
      <w:bookmarkStart w:id="5" w:name="_Toc405615031"/>
      <w:r>
        <w:rPr>
          <w:sz w:val="20"/>
        </w:rPr>
        <w:t>1.1. Przedmiot ST</w:t>
      </w:r>
      <w:bookmarkEnd w:id="4"/>
      <w:bookmarkEnd w:id="5"/>
    </w:p>
    <w:p w14:paraId="0CBC80CB">
      <w:pPr>
        <w:pStyle w:val="32"/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Przedmiotem niniejszej ogólnej specyfikacji technicznej (ST) są wymagania dotyczące wykonania i odbioru oznakowania poziomego dróg w ramach inwestycji </w:t>
      </w:r>
      <w:bookmarkStart w:id="19" w:name="_GoBack"/>
      <w:r>
        <w:rPr>
          <w:sz w:val="20"/>
        </w:rPr>
        <w:t>pn.: „Remont drogi gminnej 120711K (ul. Miechowska) w km od 1+736,40 do 1+996,40 w miejscowości Wolbrom, Gmina Wolbrom”.</w:t>
      </w:r>
      <w:bookmarkEnd w:id="19"/>
    </w:p>
    <w:p w14:paraId="066A9877">
      <w:pPr>
        <w:pStyle w:val="3"/>
        <w:rPr>
          <w:sz w:val="20"/>
        </w:rPr>
      </w:pPr>
      <w:bookmarkStart w:id="6" w:name="_Toc405615032"/>
      <w:bookmarkStart w:id="7" w:name="_Toc407161180"/>
      <w:r>
        <w:rPr>
          <w:sz w:val="20"/>
        </w:rPr>
        <w:t>1.2. Zakres stosowania ST</w:t>
      </w:r>
      <w:bookmarkEnd w:id="6"/>
      <w:bookmarkEnd w:id="7"/>
    </w:p>
    <w:p w14:paraId="3FA16554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Specyfikacja techniczna (ST) </w:t>
      </w:r>
      <w:r>
        <w:rPr>
          <w:rFonts w:cs="Arial"/>
          <w:sz w:val="20"/>
        </w:rPr>
        <w:t>jest stosowana jako dokument kontraktowy przy  realizacji robót wymienionych w punkcie 1.1.</w:t>
      </w:r>
    </w:p>
    <w:p w14:paraId="37520263">
      <w:pPr>
        <w:pStyle w:val="3"/>
        <w:rPr>
          <w:sz w:val="20"/>
        </w:rPr>
      </w:pPr>
      <w:bookmarkStart w:id="8" w:name="_Toc407161181"/>
      <w:bookmarkStart w:id="9" w:name="_Toc405615033"/>
      <w:r>
        <w:rPr>
          <w:sz w:val="20"/>
        </w:rPr>
        <w:t>1.3. Zakres robót objętych ST</w:t>
      </w:r>
      <w:bookmarkEnd w:id="8"/>
      <w:bookmarkEnd w:id="9"/>
    </w:p>
    <w:p w14:paraId="44A9C6FD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Ustalenia zawarte w niniejszej specyfikacji dotyczą zasad prowadzenia robót związanych z wykonywaniem i odbiorem oznakowania poziomego stosowanego na drogach o nawierzchni twardej.</w:t>
      </w:r>
    </w:p>
    <w:p w14:paraId="1069A59D">
      <w:pPr>
        <w:pStyle w:val="3"/>
        <w:rPr>
          <w:sz w:val="20"/>
        </w:rPr>
      </w:pPr>
      <w:r>
        <w:rPr>
          <w:sz w:val="20"/>
        </w:rPr>
        <w:t>1.4. Określenia podstawowe</w:t>
      </w:r>
    </w:p>
    <w:p w14:paraId="0DF503E2">
      <w:pPr>
        <w:rPr>
          <w:b/>
          <w:sz w:val="20"/>
        </w:rPr>
      </w:pPr>
      <w:r>
        <w:rPr>
          <w:sz w:val="20"/>
        </w:rPr>
        <w:tab/>
      </w:r>
      <w:r>
        <w:rPr>
          <w:sz w:val="20"/>
        </w:rPr>
        <w:t>Na potrzeby niniejszej specyfikacji sformułowano następujące definicje dotyczące materiałów i wykonanych nimi poziomych oznakowań dróg.</w:t>
      </w:r>
    </w:p>
    <w:p w14:paraId="1C167685">
      <w:pPr>
        <w:rPr>
          <w:sz w:val="20"/>
        </w:rPr>
      </w:pPr>
      <w:r>
        <w:rPr>
          <w:b/>
          <w:sz w:val="20"/>
        </w:rPr>
        <w:t xml:space="preserve">1.4.1. </w:t>
      </w:r>
      <w:r>
        <w:rPr>
          <w:sz w:val="20"/>
        </w:rPr>
        <w:t xml:space="preserve">Poziome oznakowanie dróg </w:t>
      </w:r>
      <w:r>
        <w:rPr>
          <w:b/>
          <w:sz w:val="20"/>
        </w:rPr>
        <w:t>-</w:t>
      </w:r>
      <w:r>
        <w:rPr>
          <w:sz w:val="20"/>
        </w:rPr>
        <w:t xml:space="preserve"> oznakowanie wykonane na nawierzchni dróg kołowych przez malowanie, nakładanie, naklejanie lub za pomocą innej metody aplikacji w postaci znaków podłużnych, poprzecznych, strzałek, znaków uzupełniających, punktowych elementów odblaskowych i separatorów ruchu, a także napisów i symboli na nawierzchni drogi [10]. Poziome oznakowanie dróg jest stosowane do kierowania ruchem albo osobno, albo w połączeniu ze znakami pionowymi i urządzeniami bezpieczeństwa ruchu. Może mieć znaczenie prowadzące, segregujące, informujące, ostrzegawcze, zakazujące lub nakazujące [11].</w:t>
      </w:r>
    </w:p>
    <w:p w14:paraId="3F397EF7">
      <w:pPr>
        <w:rPr>
          <w:bCs/>
          <w:sz w:val="20"/>
        </w:rPr>
      </w:pPr>
      <w:r>
        <w:rPr>
          <w:sz w:val="20"/>
        </w:rPr>
        <w:t>1.4.1.1. Oznakowanie stałe - o</w:t>
      </w:r>
      <w:r>
        <w:rPr>
          <w:bCs/>
          <w:sz w:val="20"/>
        </w:rPr>
        <w:t>znakowanie przeznaczone do stałego użytku, tylko barwy białej; inne barwy występują na przejściach dla pieszych i ścieżkach rowerowych.</w:t>
      </w:r>
    </w:p>
    <w:p w14:paraId="657E5150">
      <w:pPr>
        <w:rPr>
          <w:bCs/>
          <w:sz w:val="20"/>
        </w:rPr>
      </w:pPr>
      <w:r>
        <w:rPr>
          <w:bCs/>
          <w:sz w:val="20"/>
        </w:rPr>
        <w:t>1.4.1.2. Oznakowanie tymczasowe - oznakowanie barwy żółtej, które zostało wykonane do tymczasowego kierowania ruchem, np. przy zmianie organizacji ruchu, na terenie budowy lub tymczasowo na nowej nawierzchni, którego czas użytkowania wynosi do 3 miesięcy lub do czasu zakończenia robót.</w:t>
      </w:r>
    </w:p>
    <w:p w14:paraId="589006CA">
      <w:pPr>
        <w:rPr>
          <w:bCs/>
          <w:sz w:val="20"/>
        </w:rPr>
      </w:pPr>
      <w:r>
        <w:rPr>
          <w:sz w:val="20"/>
        </w:rPr>
        <w:t>1.4.1.3. Oznakowanie typu I - o</w:t>
      </w:r>
      <w:r>
        <w:rPr>
          <w:bCs/>
          <w:sz w:val="20"/>
        </w:rPr>
        <w:t>znakowanie płaskie o pełnym wypełnieniu linii nie koniecznie zapewniające widoczność w nocy w stanie wilgotnym [1].</w:t>
      </w:r>
    </w:p>
    <w:p w14:paraId="7F6E7BD4">
      <w:pPr>
        <w:rPr>
          <w:bCs/>
          <w:sz w:val="20"/>
        </w:rPr>
      </w:pPr>
      <w:r>
        <w:rPr>
          <w:sz w:val="20"/>
        </w:rPr>
        <w:t>1.4.1.4. Oznakowanie typu II - o</w:t>
      </w:r>
      <w:r>
        <w:rPr>
          <w:bCs/>
          <w:sz w:val="20"/>
        </w:rPr>
        <w:t>znakowanie, które zostało tak ukształtowane lub które ma takie właściwości, że zapewnia odpowiednią odblaskowość (widoczność w nocy) również po zwilżeniu wodą. Zaliczamy tu oznakowania strukturalne i posypane dużymi kulkami szklanymi.</w:t>
      </w:r>
    </w:p>
    <w:p w14:paraId="611C1BA8">
      <w:pPr>
        <w:rPr>
          <w:bCs/>
          <w:sz w:val="20"/>
        </w:rPr>
      </w:pPr>
      <w:r>
        <w:rPr>
          <w:sz w:val="20"/>
        </w:rPr>
        <w:t>1.4.1.5. Oznakowanie akustyczne - o</w:t>
      </w:r>
      <w:r>
        <w:rPr>
          <w:bCs/>
          <w:sz w:val="20"/>
        </w:rPr>
        <w:t>znakowanie różniące się od normalnego, płaskiego, gładkiego poziomego oznakowania dróg. Wykonane masą termoplastyczną, także masą chemoutwardzalną przez nakładanie poprzecznych wałeczków (użebrowania), lub wykonane w inny sposób, które wytwarza dźwięk i/lub drgania podczas przejeżdżania przez pojazdy.</w:t>
      </w:r>
    </w:p>
    <w:p w14:paraId="51498391">
      <w:pPr>
        <w:rPr>
          <w:b/>
          <w:bCs/>
          <w:sz w:val="20"/>
        </w:rPr>
      </w:pPr>
      <w:r>
        <w:rPr>
          <w:bCs/>
          <w:sz w:val="20"/>
        </w:rPr>
        <w:t>1.4.1.6.</w:t>
      </w:r>
      <w:r>
        <w:rPr>
          <w:b/>
          <w:bCs/>
          <w:sz w:val="20"/>
        </w:rPr>
        <w:t xml:space="preserve"> </w:t>
      </w:r>
      <w:r>
        <w:rPr>
          <w:bCs/>
          <w:sz w:val="20"/>
        </w:rPr>
        <w:t>Oznakowanie pomocnicze – przedznakowanie (trasowanie) - oznakowanie wykonywane rozcieńczoną farbą, kredą lub w inny sposób, kierujące właściwym, poziomym znakowaniem dróg. Oznakowanie pomocnicze jest nietrwałe i nie jest</w:t>
      </w:r>
      <w:r>
        <w:rPr>
          <w:b/>
          <w:bCs/>
          <w:sz w:val="20"/>
        </w:rPr>
        <w:t xml:space="preserve"> </w:t>
      </w:r>
      <w:r>
        <w:rPr>
          <w:bCs/>
          <w:sz w:val="20"/>
        </w:rPr>
        <w:t>przeznaczone do kierowania ruchem.</w:t>
      </w:r>
    </w:p>
    <w:p w14:paraId="224911AE">
      <w:pPr>
        <w:spacing w:before="120"/>
        <w:rPr>
          <w:sz w:val="20"/>
        </w:rPr>
      </w:pPr>
      <w:r>
        <w:rPr>
          <w:b/>
          <w:sz w:val="20"/>
        </w:rPr>
        <w:t xml:space="preserve">1.4.2. </w:t>
      </w:r>
      <w:r>
        <w:rPr>
          <w:sz w:val="20"/>
        </w:rPr>
        <w:t>Znaki podłużne - linie równoległe do osi jezdni lub odchylone od niej pod niewielkim kątem, występujące jako linie: – pojedyncze: przerywane lub ciągłe, segregacyjne lub krawędziowe, – podwójne: ciągłe z przerywanymi, ciągłe lub przerywane.</w:t>
      </w:r>
    </w:p>
    <w:p w14:paraId="21DECA72">
      <w:pPr>
        <w:spacing w:before="120"/>
        <w:rPr>
          <w:sz w:val="20"/>
        </w:rPr>
      </w:pPr>
      <w:r>
        <w:rPr>
          <w:b/>
          <w:sz w:val="20"/>
        </w:rPr>
        <w:t xml:space="preserve">1.4.3. </w:t>
      </w:r>
      <w:r>
        <w:rPr>
          <w:sz w:val="20"/>
        </w:rPr>
        <w:t>Znaki poprzeczne - znaki służące do oznaczenia miejsc przeznaczonych do ruchu pieszych i rowerzystów w poprzek drogi, miejsc wymagających zatrzymania pojazdów oraz miejsc lokalizacji progów zwalniających.</w:t>
      </w:r>
    </w:p>
    <w:p w14:paraId="56830F55">
      <w:pPr>
        <w:spacing w:before="120"/>
        <w:rPr>
          <w:sz w:val="20"/>
        </w:rPr>
      </w:pPr>
      <w:r>
        <w:rPr>
          <w:b/>
          <w:sz w:val="20"/>
        </w:rPr>
        <w:t xml:space="preserve">1.4.4. </w:t>
      </w:r>
      <w:r>
        <w:rPr>
          <w:sz w:val="20"/>
        </w:rPr>
        <w:t>Strzałki - znaki poziome na nawierzchni, występujące jako strzałki kierunkowe służące do wskazania dozwolonego kierunku zjazdu z pasa oraz strzałki naprowadzające, które uprzedzają o konieczności opuszczenia pasa, na którym się znajdują.</w:t>
      </w:r>
    </w:p>
    <w:p w14:paraId="79B9BB53">
      <w:pPr>
        <w:spacing w:before="120"/>
        <w:rPr>
          <w:sz w:val="20"/>
        </w:rPr>
      </w:pPr>
      <w:r>
        <w:rPr>
          <w:b/>
          <w:sz w:val="20"/>
        </w:rPr>
        <w:t xml:space="preserve">1.4.5. </w:t>
      </w:r>
      <w:r>
        <w:rPr>
          <w:sz w:val="20"/>
        </w:rPr>
        <w:t>Znaki uzupełniające - znaki o różnych kształtach, wymiarach i przeznaczeniu, występujące w postaci symboli, napisów, linii przystankowych, stanowisk i pasów postojowych, powierzchni wyłączonych z ruchu oraz symboli znaków pionowych w oznakowaniu poziomym.</w:t>
      </w:r>
    </w:p>
    <w:p w14:paraId="71965E99">
      <w:pPr>
        <w:spacing w:before="120"/>
        <w:rPr>
          <w:sz w:val="20"/>
        </w:rPr>
      </w:pPr>
      <w:r>
        <w:rPr>
          <w:b/>
          <w:sz w:val="20"/>
        </w:rPr>
        <w:t xml:space="preserve">1.4.6. </w:t>
      </w:r>
      <w:r>
        <w:rPr>
          <w:sz w:val="20"/>
        </w:rPr>
        <w:t>Materiały do poziomego oznakowania dróg - materiały zawierające rozpuszczalniki, wolne od rozpuszczalników lub punktowe elementy odblaskowe, które mogą zostać naniesione albo wbudowane przez malowanie, natryskiwanie, odlewanie, wytłaczanie, rolowanie, klejenie itp. na nawierzchnie drogowe, stosowane w temperaturze otoczenia lub w temperaturze podwyższonej. Materiały te powinny posiadać właściwości odblaskowe.</w:t>
      </w:r>
    </w:p>
    <w:p w14:paraId="6A6F84C0">
      <w:pPr>
        <w:spacing w:before="120"/>
        <w:rPr>
          <w:sz w:val="20"/>
        </w:rPr>
      </w:pPr>
      <w:r>
        <w:rPr>
          <w:sz w:val="20"/>
        </w:rPr>
        <w:t>1.4.6.1. Farba - ciekły wyrób, który zawiera rozpuszczone lub wymieszane w rozpuszczalniku organicznym lub wodzie substancje stałe. Farba może być wyrobem jedno- lub wieloskładnikowym. Farba po naniesieniu na nawierzchnię drogi pędzlem, wałkiem, przez natrysk lub przy pomocy innej, metody, tworzy warstwę kohezyjną na skutek wyparowywania rozpuszczalnika lub w wyniku zajścia reakcji chemicznej.</w:t>
      </w:r>
    </w:p>
    <w:p w14:paraId="6883676A">
      <w:pPr>
        <w:spacing w:before="120"/>
        <w:rPr>
          <w:sz w:val="20"/>
        </w:rPr>
      </w:pPr>
      <w:r>
        <w:rPr>
          <w:bCs/>
          <w:sz w:val="20"/>
        </w:rPr>
        <w:t>1.4.6.2. Masa termoplastyczna - niezawierająca rozpuszczalnika substancja do znakowania, która jest dostarczana w postaci stałej, granulowanej lub sproszkowanej. Substancję topi się przez podgrzanie, a następnie rozprowadza ręcznie, mechanicznie ekstruderem lub natryskowo. Po ostygnięciu masa tworzy spójne oznakowanie. Występuje także w postaci prefabrykowanej w postaci arkuszy, które są wbudowywane przez stopienie palnikiem.</w:t>
      </w:r>
    </w:p>
    <w:p w14:paraId="06EC1A0C">
      <w:pPr>
        <w:spacing w:before="120"/>
        <w:rPr>
          <w:sz w:val="20"/>
        </w:rPr>
      </w:pPr>
      <w:r>
        <w:rPr>
          <w:bCs/>
          <w:sz w:val="20"/>
        </w:rPr>
        <w:t xml:space="preserve">1.4.6.3. Masa chemoutwardzalna - </w:t>
      </w:r>
      <w:r>
        <w:rPr>
          <w:sz w:val="20"/>
        </w:rPr>
        <w:t>ciekła substancja do znakowania, która jest dostarczana w formie dwu- lub wieloskładnikowej. Zależnie od metody, części składowe masy miesza się w różnych proporcjach, a wyrób nanosi się za pomocą odpowiedniej powlekarki lub ręcznie. Ostatecznie oznakowanie powstaje po zajściu reakcji chemicznej.</w:t>
      </w:r>
    </w:p>
    <w:p w14:paraId="2F0C9CA3">
      <w:pPr>
        <w:spacing w:before="120"/>
        <w:rPr>
          <w:bCs/>
          <w:sz w:val="20"/>
        </w:rPr>
      </w:pPr>
      <w:r>
        <w:rPr>
          <w:bCs/>
          <w:sz w:val="20"/>
        </w:rPr>
        <w:t>1.4.6.4. Oznakowanie drogowe zestaw - podstawowy materiał do oznakowania poziomego dróg, tj. farba, masa chemoutwardzalna lub termoplastyczna, łącznie z rodzajem i ilością dozowanych materiałów do posypywania potrzebnych do utworzenia oznakowania drogi. Zmiana proporcji lub rodzaju składników tworzy nowy zestaw wyrobu.</w:t>
      </w:r>
    </w:p>
    <w:p w14:paraId="32F20AA4">
      <w:pPr>
        <w:spacing w:before="120"/>
        <w:rPr>
          <w:bCs/>
          <w:sz w:val="20"/>
        </w:rPr>
      </w:pPr>
      <w:r>
        <w:rPr>
          <w:bCs/>
          <w:sz w:val="20"/>
        </w:rPr>
        <w:t>1.4.6.5. Prefabrykowane oznakowanie drogowe - wyrób lub system oznakowania drogi wytworzony u producenta w postaci arkuszy lub zrolowany, które może zostać zaaplikowany na nawierzchni przez naklejenie, wprasowanie, wtapianie lub przez ich kombinację. Do materiałów prefabrykowanych zaliczamy taśmy samoprzylepne, prefabrykaty z mas chemoutwardzalnych, z mas termoplastycznych bez kulek szklanych i z kulkami szklanymi.</w:t>
      </w:r>
    </w:p>
    <w:p w14:paraId="7C72AB2C">
      <w:pPr>
        <w:spacing w:before="120"/>
        <w:rPr>
          <w:bCs/>
          <w:sz w:val="20"/>
        </w:rPr>
      </w:pPr>
      <w:r>
        <w:rPr>
          <w:bCs/>
          <w:sz w:val="20"/>
        </w:rPr>
        <w:t>1.4.6.6. Taśma odblaskowa - wyrób prefabrykowany wielowarstwowy w postaci taśmy o powierzchni gładkiej lub profilowanej, pokrytej kulkami szklanymi, ceramicznymi i kruszywami antypoślizgowymi dopasowujący się do tekstury nawierzchni. Taśmy są naklejane na nawierzchnię zagruntowaną klejem lub świeżo po ułożeniu (jeszcze ciepłą) przez docisk mechaniczny. Właściwości fotometryczne, kolorymetryczne i przeciwpoślizgowe taśmy po naklejeniu nie ulegają istotnej zmianie [2].</w:t>
      </w:r>
    </w:p>
    <w:p w14:paraId="0F3DBC85">
      <w:pPr>
        <w:spacing w:before="120"/>
        <w:rPr>
          <w:sz w:val="20"/>
        </w:rPr>
      </w:pPr>
      <w:r>
        <w:rPr>
          <w:b/>
          <w:sz w:val="20"/>
        </w:rPr>
        <w:t>1.4.7.</w:t>
      </w:r>
      <w:r>
        <w:rPr>
          <w:sz w:val="20"/>
        </w:rPr>
        <w:t xml:space="preserve"> Oznakowanie cienkowarstwowe – oznakowanie nakładane warstwą grubości od 0,30 mm do 0,89 mm, mierzoną na mokro, wykonywane farbami rozpuszczalnikowymi, wodorozcieńczalnymi i chemoutwardzalnymi.</w:t>
      </w:r>
    </w:p>
    <w:p w14:paraId="3959DE59">
      <w:pPr>
        <w:spacing w:before="120"/>
        <w:rPr>
          <w:sz w:val="20"/>
        </w:rPr>
      </w:pPr>
      <w:r>
        <w:rPr>
          <w:b/>
          <w:sz w:val="20"/>
        </w:rPr>
        <w:t>1.4.8.</w:t>
      </w:r>
      <w:r>
        <w:rPr>
          <w:sz w:val="20"/>
        </w:rPr>
        <w:t xml:space="preserve"> Oznakowanie średniowarstwowe – oznakowanie nakładane warstwą grubości od 0,60 mm do 1,50 mm wykonywane masami chemoutwardzalnymi i masami termoplastycznymi do natrysku.</w:t>
      </w:r>
    </w:p>
    <w:p w14:paraId="0D32BE1B">
      <w:pPr>
        <w:spacing w:before="120"/>
        <w:rPr>
          <w:sz w:val="20"/>
        </w:rPr>
      </w:pPr>
      <w:r>
        <w:rPr>
          <w:b/>
          <w:sz w:val="20"/>
        </w:rPr>
        <w:t>1.4.9.</w:t>
      </w:r>
      <w:r>
        <w:rPr>
          <w:sz w:val="20"/>
        </w:rPr>
        <w:t xml:space="preserve"> Oznakowanie grubowarstwowe – oznakowanie nakładane warstwą grubości od 0,90 mm do 3,50 mm. Wyjątkowo linie strukturalne i profilowane mogą być nakładane warstwą do 5 mm. Oznakowanie grubowarstwowe jest wykonywane masami termoplastycznymi, masami chemoutwardzalnymi i taśmami.</w:t>
      </w:r>
    </w:p>
    <w:p w14:paraId="71A7BD0F">
      <w:pPr>
        <w:spacing w:before="120"/>
        <w:rPr>
          <w:bCs/>
          <w:sz w:val="20"/>
        </w:rPr>
      </w:pPr>
      <w:r>
        <w:rPr>
          <w:b/>
          <w:sz w:val="20"/>
        </w:rPr>
        <w:t xml:space="preserve">1.4.10. </w:t>
      </w:r>
      <w:r>
        <w:rPr>
          <w:sz w:val="20"/>
        </w:rPr>
        <w:t xml:space="preserve">Punktowe elementy odblaskowe (odblaski najezdniowe) - </w:t>
      </w:r>
      <w:r>
        <w:rPr>
          <w:bCs/>
          <w:sz w:val="20"/>
        </w:rPr>
        <w:t>naklejana, kotwiczona lub wbudowywana w nawierzchnię płytka z materiału wytrzymującego przejazdy pojazdów samochodowych, zawierająca element odblaskowy umieszczony w ten sposób, aby zapewniał widzialność w nocy, a także w czasie opadów deszczu. Punktowe elementy odblaskowe służą do prowadzenia poziomego pojazdów, mogą być jednostronne, dwustronne lub wielokierunkowe, trwałe (białe) - typ P i tymczasowe (żółte) - typ T oraz sztywne i uginające się, tj. składające się z kilku części, z których jedna jest elastyczna i powraca do poprzedniego kształtu po przejechaniu przez pojazd [4].</w:t>
      </w:r>
    </w:p>
    <w:p w14:paraId="6EC3EBED">
      <w:pPr>
        <w:rPr>
          <w:bCs/>
          <w:sz w:val="20"/>
        </w:rPr>
      </w:pPr>
      <w:r>
        <w:rPr>
          <w:bCs/>
          <w:sz w:val="20"/>
        </w:rPr>
        <w:t>Wyróżnia się punktowe elementy aktywne, z zainstalowanymi pulsującymi diodami LED, wzmacniającymi ostrzeganie, prowadzenie i informowanie użytkowników drogi.</w:t>
      </w:r>
    </w:p>
    <w:p w14:paraId="30F920BE">
      <w:pPr>
        <w:spacing w:before="120"/>
        <w:rPr>
          <w:sz w:val="20"/>
        </w:rPr>
      </w:pPr>
      <w:r>
        <w:rPr>
          <w:b/>
          <w:sz w:val="20"/>
        </w:rPr>
        <w:t xml:space="preserve">1.4.11. </w:t>
      </w:r>
      <w:r>
        <w:rPr>
          <w:sz w:val="20"/>
        </w:rPr>
        <w:t>Kulki szklane – materiał w postaci przezroczystych, kulistych cząstek szklanych do posypywania lub narzucania pod ciśnieniem na świeżo wykonane farbami lub masami oznakowanie w celu uzyskania widzialności oznakowania w nocy przez odbicie powrotne padającej wiązki świateł pojazdu w kierunku kierowcy. Kulki szklane są także składnikami materiałów grubowarstwowych.</w:t>
      </w:r>
    </w:p>
    <w:p w14:paraId="39B74C57">
      <w:pPr>
        <w:spacing w:before="120"/>
        <w:rPr>
          <w:sz w:val="20"/>
        </w:rPr>
      </w:pPr>
      <w:r>
        <w:rPr>
          <w:b/>
          <w:sz w:val="20"/>
        </w:rPr>
        <w:t xml:space="preserve">1.4.12. </w:t>
      </w:r>
      <w:r>
        <w:rPr>
          <w:sz w:val="20"/>
        </w:rPr>
        <w:t>Materiał uszorstniający</w:t>
      </w:r>
      <w:r>
        <w:rPr>
          <w:b/>
          <w:sz w:val="20"/>
        </w:rPr>
        <w:t xml:space="preserve"> </w:t>
      </w:r>
      <w:r>
        <w:rPr>
          <w:sz w:val="20"/>
        </w:rPr>
        <w:t>(kruszywo przeciwpoślizgowe) – naturalne lub sztuczne twarde kruszywo stosowane w celu zapewnienia oznakowaniu drogi odpowiedniej szorstkości (właściwości antypoślizgowych) stosowane samo lub w mieszaninie z kulkami szklanymi.</w:t>
      </w:r>
    </w:p>
    <w:p w14:paraId="2ACA8F15">
      <w:pPr>
        <w:spacing w:before="120"/>
        <w:rPr>
          <w:sz w:val="20"/>
        </w:rPr>
      </w:pPr>
      <w:r>
        <w:rPr>
          <w:b/>
          <w:sz w:val="20"/>
        </w:rPr>
        <w:t xml:space="preserve">1.4.13. </w:t>
      </w:r>
      <w:r>
        <w:rPr>
          <w:sz w:val="20"/>
        </w:rPr>
        <w:t>Pozostałe określenia podstawowe są zgodne z obowiązującymi, odpowiednimi polskimi normami i z definicjami podanymi w OST D-M-00.00.00 „Wymagania ogólne” pkt 1.4.</w:t>
      </w:r>
    </w:p>
    <w:p w14:paraId="685D2294">
      <w:pPr>
        <w:pStyle w:val="3"/>
        <w:rPr>
          <w:sz w:val="20"/>
        </w:rPr>
      </w:pPr>
      <w:r>
        <w:rPr>
          <w:sz w:val="20"/>
        </w:rPr>
        <w:t>1.5. Ogólne wymagania dotyczące robót</w:t>
      </w:r>
    </w:p>
    <w:p w14:paraId="2239A425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Ogólne wymagania dotyczące robót podano w OST D-M-00.00.00 „Wymagania ogólne” pkt 1.5.</w:t>
      </w:r>
    </w:p>
    <w:p w14:paraId="27625473">
      <w:pPr>
        <w:pStyle w:val="2"/>
        <w:rPr>
          <w:sz w:val="20"/>
        </w:rPr>
      </w:pPr>
      <w:bookmarkStart w:id="10" w:name="_Toc344981394"/>
      <w:r>
        <w:rPr>
          <w:sz w:val="20"/>
        </w:rPr>
        <w:t>2. Materiały</w:t>
      </w:r>
      <w:bookmarkEnd w:id="10"/>
    </w:p>
    <w:p w14:paraId="7F392405">
      <w:pPr>
        <w:pStyle w:val="3"/>
        <w:rPr>
          <w:sz w:val="20"/>
        </w:rPr>
      </w:pPr>
      <w:bookmarkStart w:id="11" w:name="_Toc344981395"/>
      <w:r>
        <w:rPr>
          <w:sz w:val="20"/>
        </w:rPr>
        <w:t>2.1. Ogólne wymagania dotyczące materiałów</w:t>
      </w:r>
    </w:p>
    <w:p w14:paraId="0881081D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Ogólne wymagania dotyczące materiałów, ich pozyskiwania i składowania, podano w  OST D-M-00.00.00 „Wymagania ogólne” pkt 2.</w:t>
      </w:r>
    </w:p>
    <w:p w14:paraId="7E9B0789">
      <w:pPr>
        <w:pStyle w:val="3"/>
        <w:rPr>
          <w:sz w:val="20"/>
        </w:rPr>
      </w:pPr>
      <w:r>
        <w:rPr>
          <w:sz w:val="20"/>
        </w:rPr>
        <w:t>2.2. Dokument dopuszczający do stosowania materiałów</w:t>
      </w:r>
    </w:p>
    <w:p w14:paraId="0996C2BA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Jeśli wyrób budowlany, w tym materiał do poziomego oznakowania dróg, objęty jest normą zharmonizowaną lub jest zgodny z wydaną dla niego europejską oceną, producent może sporządzić deklarację właściwości użytkowych, oznakować wyrób znakiem CE i wprowadzić wyrób do obrotu [12]. Dotyczy to taśm do oznakowania poziomego [2], kulek szklanych [3] i punktowych elementów odblaskowych [4].</w:t>
      </w:r>
    </w:p>
    <w:p w14:paraId="2B3B9A98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Materiały, na które uzyskano krajową ocenę techniczną (KOT) i krajowy certyfikat stałości właściwości użytkowych, po czym wystawiono krajową deklarację właściwości użytkowych, mogą być oznakowane znakiem budowlanym i wprowadzone do obrotu [13]. Dotyczy to farb, mas chemoutwardzalnych i termoplastycznych [1].</w:t>
      </w:r>
    </w:p>
    <w:p w14:paraId="32C756CA">
      <w:pPr>
        <w:pStyle w:val="9"/>
        <w:spacing w:after="0" w:line="240" w:lineRule="auto"/>
        <w:ind w:firstLine="709"/>
        <w:rPr>
          <w:sz w:val="20"/>
        </w:rPr>
      </w:pPr>
      <w:r>
        <w:rPr>
          <w:sz w:val="20"/>
        </w:rPr>
        <w:t xml:space="preserve">Aprobaty techniczne IBDiM, wystawione przed czasem wejścia w życie rozporządzenia [13] nie mogą być zmieniane lecz zachowują ważność przez okres, na jaki zostały wydane. W tym przypadku do oznakowania wyrobu znakiem budowlanym B wystarcza krajowa deklaracja zgodności. Zgodnie z art. 4, art. 5 ust. 1 oraz art. 8 ust. 1 ustawy z dnia 16 kwietnia 2004 r. o wyrobach budowlanych (Dz. U. Nr 92, poz. 881, z późn. zmianami) [14] wyrób, którego dotyczy Aprobata Techniczna IBDiM wydana przed 1 stycznia 2017 r., może być wprowadzony do obrotu i stosowania przy wykonywaniu robót budowlanych w zakresie odpowiadającym jego właściwościom użytkowym i przeznaczeniu, jeżeli producent dokonał oceny zgodności, wydał krajową deklarację właściwości użytkowych i oznakował wyrób znakiem budowlanym, zgodnie z obowiązującymi wtedy przepisami. </w:t>
      </w:r>
    </w:p>
    <w:p w14:paraId="32D3C719">
      <w:pPr>
        <w:pStyle w:val="9"/>
        <w:spacing w:after="0" w:line="240" w:lineRule="auto"/>
        <w:ind w:firstLine="709"/>
        <w:rPr>
          <w:sz w:val="20"/>
        </w:rPr>
      </w:pPr>
      <w:r>
        <w:rPr>
          <w:sz w:val="20"/>
        </w:rPr>
        <w:t>Wyroby dla których wydano krajową ocenę techniczną (KOT) po 1 stycznia 2017 r., zastępującą aprobatę techniczną, zgodnie z rozporządzeniem Ministra Infrastruktury i Budownictwa z dnia 17 listopada 2016 r. w sprawie krajowych ocen technicznych [15] i dokonano oceny i weryfikacji stałości właściwości użytkowych, powinny posiadać wystawioną przez producenta krajową deklarację właściwości użytkowych zgodnie z ustawą z 13 kwietnia 2016 r. [16] zawierającą ustalenia wprowadzone Rozporządzeniem Parlamentu Europejskiego i Rady nr 305/2011 z dnia 9 marca 2011 r.[12].</w:t>
      </w:r>
    </w:p>
    <w:p w14:paraId="35A144E9">
      <w:pPr>
        <w:pStyle w:val="18"/>
        <w:rPr>
          <w:sz w:val="20"/>
        </w:rPr>
      </w:pPr>
      <w:r>
        <w:rPr>
          <w:sz w:val="20"/>
        </w:rPr>
        <w:tab/>
      </w:r>
      <w:r>
        <w:rPr>
          <w:sz w:val="20"/>
        </w:rPr>
        <w:t>Powyższe zasady należy stosować także do oznakowań tymczasowych wykonywanych materiałami o barwie żółtej.</w:t>
      </w:r>
    </w:p>
    <w:p w14:paraId="538C8B89">
      <w:pPr>
        <w:pStyle w:val="3"/>
        <w:rPr>
          <w:sz w:val="20"/>
        </w:rPr>
      </w:pPr>
      <w:r>
        <w:rPr>
          <w:sz w:val="20"/>
        </w:rPr>
        <w:t>2.3. Badanie materiałów, których jakość budzi wątpliwość</w:t>
      </w:r>
    </w:p>
    <w:p w14:paraId="16344543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Wykonawca powinien przeprowadzić dodatkowe badania tych materiałów, które budzą wątpliwości jego lub Inżyniera, co do jakości, w celu stwierdzenia czy odpowiadają one wymaganiom określonym w aprobacie technicznej, krajowej ocenie technicznej lub zharmonizowanej normie. Badania te Wykonawca zleca akredytowanemu laboratorium drogowemu np. IBDiM lub innemu uznanemu laboratorium. Badania powinny być wykonane zgodnie z aktualnymi normami lub z Vademecum [17].</w:t>
      </w:r>
    </w:p>
    <w:p w14:paraId="7936FF4B">
      <w:pPr>
        <w:pStyle w:val="3"/>
        <w:rPr>
          <w:sz w:val="20"/>
        </w:rPr>
      </w:pPr>
      <w:r>
        <w:rPr>
          <w:sz w:val="20"/>
        </w:rPr>
        <w:t>2.4. Oznakowanie opakowań</w:t>
      </w:r>
    </w:p>
    <w:p w14:paraId="12E81E32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Wyrób budowlany, w tym materiały do poziomego oznakowania dróg, należy oznakować znakiem budowlanym zgodnie z rozporządzeniem Ministra Infrastruktury z dnia 11 sierpnia 2004 r. w sprawie sposobów deklarowania zgodności wyrobów budowlanych oraz sposobu znakowania ich znakiem budowlanym (Dz. U. Nr 198, poz. 2041 z późn. zm.). Do wyrobu budowlanego oznakowanego znakiem budowlanym producent powinien dołączyć informację zawierającą: [13].</w:t>
      </w:r>
    </w:p>
    <w:p w14:paraId="27F3F1C8">
      <w:pPr>
        <w:numPr>
          <w:ilvl w:val="0"/>
          <w:numId w:val="2"/>
        </w:numPr>
        <w:rPr>
          <w:sz w:val="20"/>
        </w:rPr>
      </w:pPr>
      <w:r>
        <w:rPr>
          <w:sz w:val="20"/>
        </w:rPr>
        <w:t xml:space="preserve">dwie ostatnie cyfry roku, w którym znak budowlany został po raz pierwszy umieszczony na wyrobie budowlanym; </w:t>
      </w:r>
    </w:p>
    <w:p w14:paraId="27A02890">
      <w:pPr>
        <w:numPr>
          <w:ilvl w:val="0"/>
          <w:numId w:val="2"/>
        </w:numPr>
        <w:rPr>
          <w:sz w:val="20"/>
        </w:rPr>
      </w:pPr>
      <w:r>
        <w:rPr>
          <w:sz w:val="20"/>
        </w:rPr>
        <w:t xml:space="preserve">nazwa i adres siedziby producenta lub znak identyfikacyjny pozwalający jednoznacznie określić nazwę i adres siedziby producenta; </w:t>
      </w:r>
    </w:p>
    <w:p w14:paraId="19E57326">
      <w:pPr>
        <w:numPr>
          <w:ilvl w:val="0"/>
          <w:numId w:val="2"/>
        </w:numPr>
        <w:rPr>
          <w:sz w:val="20"/>
        </w:rPr>
      </w:pPr>
      <w:r>
        <w:rPr>
          <w:sz w:val="20"/>
        </w:rPr>
        <w:t xml:space="preserve">nazwa i oznaczenie typu wyrobu budowlanego; </w:t>
      </w:r>
    </w:p>
    <w:p w14:paraId="5FED2987">
      <w:pPr>
        <w:numPr>
          <w:ilvl w:val="0"/>
          <w:numId w:val="2"/>
        </w:numPr>
        <w:rPr>
          <w:sz w:val="20"/>
        </w:rPr>
      </w:pPr>
      <w:r>
        <w:rPr>
          <w:sz w:val="20"/>
        </w:rPr>
        <w:t xml:space="preserve">numer referencyjny Polskiej Normy lub numer i rok wydania krajowej oceny technicznej lub aprobaty technicznej IBDiM wydanej przed 1.01.2017 r., zgodnie z którą zostały zadeklarowane właściwości użytkowe; </w:t>
      </w:r>
    </w:p>
    <w:p w14:paraId="5C37C02A">
      <w:pPr>
        <w:numPr>
          <w:ilvl w:val="0"/>
          <w:numId w:val="2"/>
        </w:numPr>
        <w:rPr>
          <w:sz w:val="20"/>
        </w:rPr>
      </w:pPr>
      <w:r>
        <w:rPr>
          <w:sz w:val="20"/>
        </w:rPr>
        <w:t xml:space="preserve">numer krajowej deklaracji; </w:t>
      </w:r>
    </w:p>
    <w:p w14:paraId="647F3546">
      <w:pPr>
        <w:numPr>
          <w:ilvl w:val="0"/>
          <w:numId w:val="2"/>
        </w:numPr>
        <w:rPr>
          <w:sz w:val="20"/>
        </w:rPr>
      </w:pPr>
      <w:r>
        <w:rPr>
          <w:sz w:val="20"/>
        </w:rPr>
        <w:t xml:space="preserve">poziom lub klasa zadeklarowanych właściwości użytkowych; </w:t>
      </w:r>
    </w:p>
    <w:p w14:paraId="444EC6A8">
      <w:pPr>
        <w:numPr>
          <w:ilvl w:val="0"/>
          <w:numId w:val="2"/>
        </w:numPr>
        <w:rPr>
          <w:sz w:val="20"/>
        </w:rPr>
      </w:pPr>
      <w:r>
        <w:rPr>
          <w:sz w:val="20"/>
        </w:rPr>
        <w:t xml:space="preserve">nazwa jednostki certyfikującej, jeżeli taka jednostka uczestniczyła w ocenie i weryfikacji stałości właściwości użytkowych wyrobu budowlanego; </w:t>
      </w:r>
    </w:p>
    <w:p w14:paraId="661B7F2E">
      <w:pPr>
        <w:numPr>
          <w:ilvl w:val="0"/>
          <w:numId w:val="2"/>
        </w:numPr>
        <w:rPr>
          <w:b/>
          <w:sz w:val="20"/>
        </w:rPr>
      </w:pPr>
      <w:r>
        <w:rPr>
          <w:sz w:val="20"/>
        </w:rPr>
        <w:t>adres strony internetowej producenta, jeżeli krajowa deklaracja jest na niej udostępniona,</w:t>
      </w:r>
    </w:p>
    <w:p w14:paraId="0DA095E4">
      <w:pPr>
        <w:numPr>
          <w:ilvl w:val="0"/>
          <w:numId w:val="2"/>
        </w:numPr>
        <w:rPr>
          <w:b/>
          <w:sz w:val="20"/>
        </w:rPr>
      </w:pPr>
      <w:r>
        <w:rPr>
          <w:sz w:val="20"/>
        </w:rPr>
        <w:t>masę netto lub ilość w opakowaniu,</w:t>
      </w:r>
    </w:p>
    <w:p w14:paraId="7F786869">
      <w:pPr>
        <w:numPr>
          <w:ilvl w:val="0"/>
          <w:numId w:val="2"/>
        </w:numPr>
        <w:rPr>
          <w:sz w:val="20"/>
        </w:rPr>
      </w:pPr>
      <w:r>
        <w:rPr>
          <w:sz w:val="20"/>
        </w:rPr>
        <w:t>datę produkcji i okres przydatności do stosowania,</w:t>
      </w:r>
    </w:p>
    <w:p w14:paraId="350ED65B">
      <w:pPr>
        <w:numPr>
          <w:ilvl w:val="0"/>
          <w:numId w:val="2"/>
        </w:numPr>
        <w:rPr>
          <w:b/>
          <w:sz w:val="20"/>
        </w:rPr>
      </w:pPr>
      <w:r>
        <w:rPr>
          <w:sz w:val="20"/>
        </w:rPr>
        <w:t>kartę charakterystyki.</w:t>
      </w:r>
    </w:p>
    <w:p w14:paraId="289FC057">
      <w:pPr>
        <w:rPr>
          <w:sz w:val="20"/>
        </w:rPr>
      </w:pPr>
      <w:r>
        <w:rPr>
          <w:sz w:val="20"/>
        </w:rPr>
        <w:t>Informację należy dołączyć do wyrobu budowlanego w sposób umożliwiający zapoznanie się z nią przez stosującego ten wyrób.</w:t>
      </w:r>
    </w:p>
    <w:p w14:paraId="43ED9E71">
      <w:pPr>
        <w:ind w:firstLine="709"/>
        <w:rPr>
          <w:sz w:val="20"/>
        </w:rPr>
      </w:pPr>
      <w:r>
        <w:rPr>
          <w:sz w:val="20"/>
        </w:rPr>
        <w:t>W przypadku farb rozpuszczalnikowych i wyrobów chemoutwardzalnych oznakowanie opakowania powinno być zgodne z rozporządzeniem Ministra Zdrowia [18].</w:t>
      </w:r>
    </w:p>
    <w:p w14:paraId="3DC8BD31">
      <w:pPr>
        <w:ind w:firstLine="709"/>
        <w:rPr>
          <w:sz w:val="20"/>
        </w:rPr>
      </w:pPr>
      <w:r>
        <w:rPr>
          <w:sz w:val="20"/>
        </w:rPr>
        <w:t>W przypadku oznakowania wyrobu znakiem CE producent powinien dołączyć dokument zawierający niezbędne informacje określone w odpowiedniej zharmonizowanej normie lub europejskiej ocenie technicznej.</w:t>
      </w:r>
    </w:p>
    <w:p w14:paraId="2877F53F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2.5. Przepisy określające wymagania dla materiałów</w:t>
      </w:r>
    </w:p>
    <w:p w14:paraId="35917FAE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Podstawowe wymagania dotyczące materiałów do poziomego oznakowania dróg podano w punkcie 2.6, a szczegółowe wymagania i metody badań zawarte są w Vademecum [17].</w:t>
      </w:r>
    </w:p>
    <w:p w14:paraId="1EEF2108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Zgodnie z rozporządzeniem Ministra Infrastruktury w sprawie sposobu deklarowania właściwości użytkowych wyrobów budowlanych oraz sposobu ich znakowania znakiem budowlanym [13], producent materiału do poziomego oznakowania dróg deklaruje właściwości użytkowe stosując system 1. W przypadku systemu 1 oceny zgodności producent może wystawić krajową deklarację właściwości użytkowych jeżeli akredytowana jednostka certyfikująca wydała krajowy certyfikat stałości właściwości użytkowych na podstawie normy zharmonizowanej lub krajowej oceny technicznej.</w:t>
      </w:r>
    </w:p>
    <w:p w14:paraId="3C161005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2.6. Wymagania pod względem grubości nakładanej warstwy oznakowania</w:t>
      </w:r>
    </w:p>
    <w:p w14:paraId="55932D1F">
      <w:pPr>
        <w:numPr>
          <w:ilvl w:val="12"/>
          <w:numId w:val="0"/>
        </w:numPr>
        <w:spacing w:after="120"/>
        <w:rPr>
          <w:sz w:val="20"/>
        </w:rPr>
      </w:pPr>
      <w:r>
        <w:rPr>
          <w:b/>
          <w:sz w:val="20"/>
        </w:rPr>
        <w:t xml:space="preserve">2.6.1. </w:t>
      </w:r>
      <w:r>
        <w:rPr>
          <w:sz w:val="20"/>
        </w:rPr>
        <w:t xml:space="preserve"> Materiały do oznakowań cienkowarstwowych</w:t>
      </w:r>
    </w:p>
    <w:p w14:paraId="79E0B2CF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Materiałami do wykonywania oznakowania cienkowarstwowego powinny być farby nakładane warstwą grubości od 0,30 mm do 0,89 mm (na mokro). Powinny to być ciekłe produkty zawierające ciała stałe zdyspergowane w roztworze żywicy syntetycznej w rozpuszczalniku organicznym lub w wodzie, które mogą występować w układach jedno- lub wieloskładnikowych.</w:t>
      </w:r>
    </w:p>
    <w:p w14:paraId="60A8658E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 Podczas nakładania farb, do znakowania cienkowarstwowego, na nawierzchnię pędzlem, wałkiem lub przez natrysk, powinny one tworzyć warstwę kohezyjną w procesie odparowania i/lub w procesie chemicznym.</w:t>
      </w:r>
    </w:p>
    <w:p w14:paraId="2CF80B20">
      <w:pPr>
        <w:numPr>
          <w:ilvl w:val="12"/>
          <w:numId w:val="0"/>
        </w:numPr>
        <w:spacing w:after="120"/>
        <w:rPr>
          <w:strike/>
          <w:sz w:val="20"/>
        </w:rPr>
      </w:pPr>
      <w:r>
        <w:rPr>
          <w:sz w:val="20"/>
        </w:rPr>
        <w:tab/>
      </w:r>
      <w:r>
        <w:rPr>
          <w:sz w:val="20"/>
        </w:rPr>
        <w:t xml:space="preserve">Właściwości fizyczne poszczególnych materiałów do poziomego oznakowania powinny być określone w krajowej deklaracji właściwości użytkowych. </w:t>
      </w:r>
    </w:p>
    <w:p w14:paraId="130E775F">
      <w:pPr>
        <w:numPr>
          <w:ilvl w:val="12"/>
          <w:numId w:val="0"/>
        </w:numPr>
        <w:spacing w:after="120"/>
        <w:rPr>
          <w:sz w:val="20"/>
        </w:rPr>
      </w:pPr>
      <w:r>
        <w:rPr>
          <w:b/>
          <w:sz w:val="20"/>
        </w:rPr>
        <w:t xml:space="preserve">2.6.2. </w:t>
      </w:r>
      <w:r>
        <w:rPr>
          <w:sz w:val="20"/>
        </w:rPr>
        <w:t xml:space="preserve"> Materiały do oznakowań średniowarstwowych</w:t>
      </w:r>
    </w:p>
    <w:p w14:paraId="2A28B0CB">
      <w:pPr>
        <w:numPr>
          <w:ilvl w:val="12"/>
          <w:numId w:val="0"/>
        </w:numPr>
        <w:spacing w:after="120"/>
        <w:rPr>
          <w:sz w:val="20"/>
        </w:rPr>
      </w:pPr>
      <w:r>
        <w:rPr>
          <w:sz w:val="20"/>
        </w:rPr>
        <w:tab/>
      </w:r>
      <w:r>
        <w:rPr>
          <w:sz w:val="20"/>
        </w:rPr>
        <w:t>Do wykonywania oznakowania średniowarstwowego powinny być stosowane materiały umożliwiające nakładanie ich warstwą grubości od 0,60 mm do 1,50 mm takie jak natryskiwane masy chemoutwardzalne i termoplastyczne.</w:t>
      </w:r>
    </w:p>
    <w:p w14:paraId="0AA9D82B">
      <w:pPr>
        <w:numPr>
          <w:ilvl w:val="12"/>
          <w:numId w:val="0"/>
        </w:numPr>
        <w:spacing w:after="120"/>
        <w:rPr>
          <w:sz w:val="20"/>
        </w:rPr>
      </w:pPr>
      <w:r>
        <w:rPr>
          <w:b/>
          <w:sz w:val="20"/>
        </w:rPr>
        <w:t xml:space="preserve">2.6.3. </w:t>
      </w:r>
      <w:r>
        <w:rPr>
          <w:sz w:val="20"/>
        </w:rPr>
        <w:t>Materiały do oznakowań grubowarstwowych</w:t>
      </w:r>
    </w:p>
    <w:p w14:paraId="27361DC5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Materiałami do wykonywania oznakowania grubowarstwowego powinny być materiały umożliwiające nakładanie ich warstwą grubości od 0,90 mm do 5 mm, takie jak masy chemoutwardzalne stosowane na zimno oraz masy termoplastyczne.</w:t>
      </w:r>
    </w:p>
    <w:p w14:paraId="546ACDA2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Masy chemoutwardzalne powinny być substancjami jedno-, dwu- lub trójskładnikowymi, mieszanymi ze sobą w proporcjach ustalonych przez producenta i nakładanymi na nawierzchnię z użyciem odpowiedniego sprzętu. Masy te powinny tworzyć powłokę, której spójność zapewnia jedynie reakcja chemiczna.</w:t>
      </w:r>
    </w:p>
    <w:p w14:paraId="3259DE5B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Masy termoplastyczne powinny być substancjami nie zawierającymi rozpuszczalników, dostarczanymi w postaci bloków, granulek lub proszku. Przy stosowaniu powinny dać się podgrzewać do stopienia i aplikować ręcznie lub maszynowo. Masy te powinny tworzyć spójną warstwę przez ochłodzenie.</w:t>
      </w:r>
    </w:p>
    <w:p w14:paraId="218EC1FD">
      <w:pPr>
        <w:pStyle w:val="3"/>
        <w:rPr>
          <w:sz w:val="20"/>
        </w:rPr>
      </w:pPr>
      <w:r>
        <w:rPr>
          <w:sz w:val="20"/>
        </w:rPr>
        <w:t>2.7. Wymagania podstawowe dotyczące materiałów</w:t>
      </w:r>
    </w:p>
    <w:p w14:paraId="1706D288">
      <w:pPr>
        <w:numPr>
          <w:ilvl w:val="12"/>
          <w:numId w:val="0"/>
        </w:numPr>
        <w:rPr>
          <w:bCs/>
          <w:sz w:val="20"/>
        </w:rPr>
      </w:pPr>
      <w:r>
        <w:rPr>
          <w:bCs/>
          <w:sz w:val="20"/>
        </w:rPr>
        <w:tab/>
      </w:r>
      <w:r>
        <w:rPr>
          <w:bCs/>
          <w:sz w:val="20"/>
        </w:rPr>
        <w:t>Materiałom do poziomego oznakowania dróg i tworzonym przez nie powłokom stawiane są wymagania odnośnie właściwości fizycznych i chemicznych, zapewniające prawidłową aplikację na nawierzchni drogi. W tablicach 1 i 2 zawarto podstawowe wymagania dotyczące materiałów do poziomego oznakowania dróg. Metody badań są opisane w Vademecum [17].</w:t>
      </w:r>
    </w:p>
    <w:p w14:paraId="58018ED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sz w:val="20"/>
        </w:rPr>
      </w:pPr>
      <w:r>
        <w:rPr>
          <w:sz w:val="20"/>
        </w:rPr>
        <w:t>Tablica 1.</w:t>
      </w:r>
      <w:r>
        <w:rPr>
          <w:sz w:val="20"/>
        </w:rPr>
        <w:tab/>
      </w:r>
      <w:r>
        <w:rPr>
          <w:sz w:val="20"/>
        </w:rPr>
        <w:t>Podstawowe wymagania odnośnie materiałów do poziomego oznakowania dróg. Klasy właściwości wg [8]</w:t>
      </w:r>
    </w:p>
    <w:tbl>
      <w:tblPr>
        <w:tblStyle w:val="7"/>
        <w:tblW w:w="8789" w:type="dxa"/>
        <w:tblInd w:w="70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567"/>
        <w:gridCol w:w="4536"/>
        <w:gridCol w:w="1134"/>
        <w:gridCol w:w="2552"/>
      </w:tblGrid>
      <w:tr w14:paraId="5999B3C0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blHeader/>
        </w:trPr>
        <w:tc>
          <w:tcPr>
            <w:tcW w:w="567" w:type="dxa"/>
            <w:tcBorders>
              <w:bottom w:val="double" w:color="auto" w:sz="4" w:space="0"/>
            </w:tcBorders>
            <w:vAlign w:val="center"/>
          </w:tcPr>
          <w:p w14:paraId="07ECA1AD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Lp.</w:t>
            </w:r>
          </w:p>
        </w:tc>
        <w:tc>
          <w:tcPr>
            <w:tcW w:w="4536" w:type="dxa"/>
            <w:tcBorders>
              <w:bottom w:val="double" w:color="auto" w:sz="4" w:space="0"/>
            </w:tcBorders>
            <w:vAlign w:val="center"/>
          </w:tcPr>
          <w:p w14:paraId="688D8BF7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Właściwość farby</w:t>
            </w:r>
          </w:p>
        </w:tc>
        <w:tc>
          <w:tcPr>
            <w:tcW w:w="1134" w:type="dxa"/>
            <w:tcBorders>
              <w:bottom w:val="double" w:color="auto" w:sz="4" w:space="0"/>
            </w:tcBorders>
            <w:vAlign w:val="center"/>
          </w:tcPr>
          <w:p w14:paraId="03D084B6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Jednostki</w:t>
            </w:r>
          </w:p>
        </w:tc>
        <w:tc>
          <w:tcPr>
            <w:tcW w:w="2552" w:type="dxa"/>
            <w:tcBorders>
              <w:bottom w:val="double" w:color="auto" w:sz="4" w:space="0"/>
            </w:tcBorders>
            <w:vAlign w:val="center"/>
          </w:tcPr>
          <w:p w14:paraId="59D17C88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>
              <w:rPr>
                <w:sz w:val="20"/>
              </w:rPr>
              <w:t>Wymaganie</w:t>
            </w:r>
          </w:p>
        </w:tc>
      </w:tr>
      <w:tr w14:paraId="7E7C0702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567" w:type="dxa"/>
            <w:tcBorders>
              <w:top w:val="double" w:color="auto" w:sz="4" w:space="0"/>
            </w:tcBorders>
          </w:tcPr>
          <w:p w14:paraId="30BFDF91">
            <w:pPr>
              <w:spacing w:before="12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536" w:type="dxa"/>
            <w:tcBorders>
              <w:top w:val="double" w:color="auto" w:sz="4" w:space="0"/>
            </w:tcBorders>
          </w:tcPr>
          <w:p w14:paraId="58F2D3CF">
            <w:pPr>
              <w:numPr>
                <w:ilvl w:val="12"/>
                <w:numId w:val="0"/>
              </w:numPr>
              <w:spacing w:before="120"/>
              <w:jc w:val="left"/>
              <w:rPr>
                <w:bCs/>
                <w:sz w:val="20"/>
              </w:rPr>
            </w:pPr>
            <w:r>
              <w:rPr>
                <w:bCs/>
                <w:sz w:val="20"/>
              </w:rPr>
              <w:t>Zawartość rozpuszczalników organicznych</w:t>
            </w:r>
            <w:r>
              <w:rPr>
                <w:bCs/>
                <w:sz w:val="20"/>
                <w:vertAlign w:val="superscript"/>
              </w:rPr>
              <w:t>*</w:t>
            </w:r>
            <w:r>
              <w:rPr>
                <w:bCs/>
                <w:sz w:val="20"/>
              </w:rPr>
              <w:t xml:space="preserve"> i ich skład</w:t>
            </w:r>
          </w:p>
        </w:tc>
        <w:tc>
          <w:tcPr>
            <w:tcW w:w="1134" w:type="dxa"/>
            <w:tcBorders>
              <w:top w:val="double" w:color="auto" w:sz="4" w:space="0"/>
            </w:tcBorders>
          </w:tcPr>
          <w:p w14:paraId="49C87A4A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20"/>
              </w:rPr>
            </w:pPr>
          </w:p>
          <w:p w14:paraId="63C9D00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% (m/m)</w:t>
            </w:r>
          </w:p>
        </w:tc>
        <w:tc>
          <w:tcPr>
            <w:tcW w:w="2552" w:type="dxa"/>
            <w:tcBorders>
              <w:top w:val="double" w:color="auto" w:sz="4" w:space="0"/>
            </w:tcBorders>
          </w:tcPr>
          <w:p w14:paraId="1A30F0F3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20"/>
              </w:rPr>
            </w:pPr>
          </w:p>
          <w:p w14:paraId="553CF285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sym w:font="Symbol" w:char="00A3"/>
            </w:r>
            <w:r>
              <w:rPr>
                <w:bCs/>
                <w:sz w:val="20"/>
              </w:rPr>
              <w:t xml:space="preserve"> 25</w:t>
            </w:r>
          </w:p>
        </w:tc>
      </w:tr>
      <w:tr w14:paraId="394C328F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567" w:type="dxa"/>
          </w:tcPr>
          <w:p w14:paraId="39A5BFAA">
            <w:pPr>
              <w:spacing w:before="12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536" w:type="dxa"/>
          </w:tcPr>
          <w:p w14:paraId="684AB74A">
            <w:pPr>
              <w:numPr>
                <w:ilvl w:val="12"/>
                <w:numId w:val="0"/>
              </w:numPr>
              <w:spacing w:before="120"/>
              <w:jc w:val="left"/>
              <w:rPr>
                <w:sz w:val="20"/>
              </w:rPr>
            </w:pPr>
            <w:r>
              <w:rPr>
                <w:sz w:val="20"/>
              </w:rPr>
              <w:t>Zawartość węglowodorów aromatycznych w farbach rozpuszczalnikowych</w:t>
            </w:r>
          </w:p>
        </w:tc>
        <w:tc>
          <w:tcPr>
            <w:tcW w:w="1134" w:type="dxa"/>
          </w:tcPr>
          <w:p w14:paraId="690FFA0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E65E53D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% (m/m)</w:t>
            </w:r>
          </w:p>
        </w:tc>
        <w:tc>
          <w:tcPr>
            <w:tcW w:w="2552" w:type="dxa"/>
          </w:tcPr>
          <w:p w14:paraId="3328B89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BE99E5A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A3"/>
            </w:r>
            <w:r>
              <w:rPr>
                <w:sz w:val="20"/>
              </w:rPr>
              <w:t xml:space="preserve"> 8</w:t>
            </w:r>
          </w:p>
        </w:tc>
      </w:tr>
      <w:tr w14:paraId="257A88C8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567" w:type="dxa"/>
          </w:tcPr>
          <w:p w14:paraId="335B47BD">
            <w:pPr>
              <w:spacing w:before="12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4536" w:type="dxa"/>
          </w:tcPr>
          <w:p w14:paraId="3CBF98E7">
            <w:pPr>
              <w:numPr>
                <w:ilvl w:val="12"/>
                <w:numId w:val="0"/>
              </w:numPr>
              <w:spacing w:before="120"/>
              <w:jc w:val="left"/>
              <w:rPr>
                <w:sz w:val="20"/>
              </w:rPr>
            </w:pPr>
            <w:r>
              <w:rPr>
                <w:sz w:val="20"/>
              </w:rPr>
              <w:t>Czas schnięcia warstwy o grubości 400 μm (bez śladów na powłoce) w temperaturze 23°C ± 2°C</w:t>
            </w:r>
          </w:p>
        </w:tc>
        <w:tc>
          <w:tcPr>
            <w:tcW w:w="1134" w:type="dxa"/>
          </w:tcPr>
          <w:p w14:paraId="753B2F1B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</w:p>
          <w:p w14:paraId="71576C2D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minuta</w:t>
            </w:r>
          </w:p>
        </w:tc>
        <w:tc>
          <w:tcPr>
            <w:tcW w:w="2552" w:type="dxa"/>
          </w:tcPr>
          <w:p w14:paraId="2D202681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</w:p>
          <w:p w14:paraId="36C2D7C7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A3"/>
            </w:r>
            <w:r>
              <w:rPr>
                <w:sz w:val="20"/>
              </w:rPr>
              <w:t xml:space="preserve"> 30</w:t>
            </w:r>
          </w:p>
        </w:tc>
      </w:tr>
      <w:tr w14:paraId="19453247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64" w:hRule="atLeast"/>
        </w:trPr>
        <w:tc>
          <w:tcPr>
            <w:tcW w:w="567" w:type="dxa"/>
          </w:tcPr>
          <w:p w14:paraId="5815D1B3">
            <w:pPr>
              <w:spacing w:before="12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4536" w:type="dxa"/>
          </w:tcPr>
          <w:p w14:paraId="5B02751A">
            <w:pPr>
              <w:numPr>
                <w:ilvl w:val="12"/>
                <w:numId w:val="0"/>
              </w:numPr>
              <w:spacing w:before="120"/>
              <w:jc w:val="left"/>
              <w:rPr>
                <w:sz w:val="20"/>
              </w:rPr>
            </w:pPr>
            <w:r>
              <w:rPr>
                <w:sz w:val="20"/>
              </w:rPr>
              <w:t>Czas urabialności po zmieszaniu z utwar-dzaczem (tylko masy chemoutwardzalne)</w:t>
            </w:r>
          </w:p>
        </w:tc>
        <w:tc>
          <w:tcPr>
            <w:tcW w:w="1134" w:type="dxa"/>
            <w:vAlign w:val="center"/>
          </w:tcPr>
          <w:p w14:paraId="680CE858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minuta</w:t>
            </w:r>
          </w:p>
        </w:tc>
        <w:tc>
          <w:tcPr>
            <w:tcW w:w="2552" w:type="dxa"/>
          </w:tcPr>
          <w:p w14:paraId="23FF734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C6F27C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od 5 do 20</w:t>
            </w:r>
          </w:p>
        </w:tc>
      </w:tr>
      <w:tr w14:paraId="552DD3C1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3" w:hRule="atLeast"/>
        </w:trPr>
        <w:tc>
          <w:tcPr>
            <w:tcW w:w="567" w:type="dxa"/>
          </w:tcPr>
          <w:p w14:paraId="3CF46EBC">
            <w:pPr>
              <w:spacing w:before="12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4536" w:type="dxa"/>
          </w:tcPr>
          <w:p w14:paraId="64427465">
            <w:pPr>
              <w:numPr>
                <w:ilvl w:val="12"/>
                <w:numId w:val="0"/>
              </w:numPr>
              <w:spacing w:before="120"/>
              <w:jc w:val="left"/>
              <w:rPr>
                <w:sz w:val="20"/>
              </w:rPr>
            </w:pPr>
            <w:r>
              <w:rPr>
                <w:sz w:val="20"/>
              </w:rPr>
              <w:t>Wskaźnik szorstkości (próbka na podłożu gładkim)</w:t>
            </w:r>
          </w:p>
        </w:tc>
        <w:tc>
          <w:tcPr>
            <w:tcW w:w="1134" w:type="dxa"/>
          </w:tcPr>
          <w:p w14:paraId="10CAB571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de-DE"/>
              </w:rPr>
              <w:t>SRT</w:t>
            </w:r>
          </w:p>
        </w:tc>
        <w:tc>
          <w:tcPr>
            <w:tcW w:w="2552" w:type="dxa"/>
            <w:tcBorders>
              <w:bottom w:val="single" w:color="auto" w:sz="6" w:space="0"/>
            </w:tcBorders>
          </w:tcPr>
          <w:p w14:paraId="376A6EE6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en-US"/>
              </w:rPr>
              <w:t xml:space="preserve"> </w:t>
            </w:r>
            <w:r>
              <w:rPr>
                <w:sz w:val="20"/>
                <w:lang w:val="de-DE"/>
              </w:rPr>
              <w:t>30</w:t>
            </w:r>
          </w:p>
        </w:tc>
      </w:tr>
      <w:tr w14:paraId="4E576368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64" w:hRule="atLeast"/>
        </w:trPr>
        <w:tc>
          <w:tcPr>
            <w:tcW w:w="567" w:type="dxa"/>
          </w:tcPr>
          <w:p w14:paraId="7B9428ED">
            <w:pPr>
              <w:spacing w:before="6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536" w:type="dxa"/>
          </w:tcPr>
          <w:p w14:paraId="076230CB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 xml:space="preserve">Współczynnik luminancji </w:t>
            </w:r>
            <w:r>
              <w:rPr>
                <w:i/>
                <w:sz w:val="20"/>
                <w:lang w:val="en-GB"/>
              </w:rPr>
              <w:sym w:font="Symbol" w:char="0062"/>
            </w:r>
            <w:r>
              <w:rPr>
                <w:sz w:val="20"/>
                <w:lang w:val="en-GB"/>
              </w:rPr>
              <w:t>:</w:t>
            </w:r>
          </w:p>
          <w:p w14:paraId="1AE94383">
            <w:pPr>
              <w:numPr>
                <w:ilvl w:val="0"/>
                <w:numId w:val="3"/>
              </w:numPr>
              <w:ind w:left="357" w:hanging="357"/>
              <w:jc w:val="left"/>
              <w:rPr>
                <w:sz w:val="20"/>
              </w:rPr>
            </w:pPr>
            <w:r>
              <w:rPr>
                <w:sz w:val="20"/>
              </w:rPr>
              <w:t xml:space="preserve">barwa biała </w:t>
            </w:r>
          </w:p>
          <w:p w14:paraId="0D873FD5">
            <w:pPr>
              <w:numPr>
                <w:ilvl w:val="0"/>
                <w:numId w:val="3"/>
              </w:numPr>
              <w:ind w:left="357" w:hanging="357"/>
              <w:jc w:val="left"/>
              <w:rPr>
                <w:sz w:val="20"/>
              </w:rPr>
            </w:pPr>
            <w:r>
              <w:rPr>
                <w:sz w:val="20"/>
              </w:rPr>
              <w:t xml:space="preserve">barwa żółta </w:t>
            </w:r>
          </w:p>
          <w:p w14:paraId="36C44809">
            <w:pPr>
              <w:numPr>
                <w:ilvl w:val="0"/>
                <w:numId w:val="3"/>
              </w:numPr>
              <w:ind w:left="357" w:hanging="357"/>
              <w:jc w:val="left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barwa czerwona</w:t>
            </w:r>
          </w:p>
          <w:p w14:paraId="0C96A97D">
            <w:pPr>
              <w:numPr>
                <w:ilvl w:val="0"/>
                <w:numId w:val="3"/>
              </w:numPr>
              <w:ind w:left="357" w:hanging="357"/>
              <w:jc w:val="left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barwa niebieska</w:t>
            </w:r>
          </w:p>
          <w:p w14:paraId="46070B92">
            <w:pPr>
              <w:numPr>
                <w:ilvl w:val="0"/>
                <w:numId w:val="3"/>
              </w:numPr>
              <w:ind w:left="357" w:hanging="357"/>
              <w:jc w:val="left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barwa zielona</w:t>
            </w:r>
          </w:p>
          <w:p w14:paraId="67B9A432">
            <w:pPr>
              <w:numPr>
                <w:ilvl w:val="0"/>
                <w:numId w:val="3"/>
              </w:numPr>
              <w:ind w:left="357" w:hanging="357"/>
              <w:jc w:val="left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barwa czarna</w:t>
            </w:r>
          </w:p>
        </w:tc>
        <w:tc>
          <w:tcPr>
            <w:tcW w:w="1134" w:type="dxa"/>
          </w:tcPr>
          <w:p w14:paraId="1E240ADC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2552" w:type="dxa"/>
          </w:tcPr>
          <w:p w14:paraId="11E8DAE4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  <w:lang w:val="en-GB"/>
              </w:rPr>
            </w:pPr>
          </w:p>
          <w:p w14:paraId="196D46BD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0,80</w:t>
            </w:r>
          </w:p>
          <w:p w14:paraId="06EE9566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0,50</w:t>
            </w:r>
          </w:p>
          <w:p w14:paraId="4C92246E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0,10</w:t>
            </w:r>
          </w:p>
          <w:p w14:paraId="32C43E7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0,05</w:t>
            </w:r>
          </w:p>
          <w:p w14:paraId="0B412056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0,05</w:t>
            </w:r>
          </w:p>
          <w:p w14:paraId="14FD05C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  <w:lang w:val="en-GB"/>
              </w:rPr>
              <w:sym w:font="Symbol" w:char="00A3"/>
            </w:r>
            <w:r>
              <w:rPr>
                <w:sz w:val="20"/>
                <w:lang w:val="en-GB"/>
              </w:rPr>
              <w:t xml:space="preserve"> 0,05</w:t>
            </w:r>
          </w:p>
        </w:tc>
      </w:tr>
      <w:tr w14:paraId="74D450AD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435" w:hRule="atLeast"/>
        </w:trPr>
        <w:tc>
          <w:tcPr>
            <w:tcW w:w="567" w:type="dxa"/>
          </w:tcPr>
          <w:p w14:paraId="5A7B12AA">
            <w:pPr>
              <w:spacing w:before="12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4536" w:type="dxa"/>
          </w:tcPr>
          <w:p w14:paraId="13877ACF">
            <w:pPr>
              <w:numPr>
                <w:ilvl w:val="12"/>
                <w:numId w:val="0"/>
              </w:numPr>
              <w:spacing w:before="120"/>
              <w:jc w:val="left"/>
              <w:rPr>
                <w:sz w:val="20"/>
              </w:rPr>
            </w:pPr>
            <w:r>
              <w:rPr>
                <w:sz w:val="20"/>
              </w:rPr>
              <w:t xml:space="preserve">Współrzędne chromatyczności </w:t>
            </w:r>
            <w:r>
              <w:rPr>
                <w:i/>
                <w:sz w:val="20"/>
              </w:rPr>
              <w:t>x</w:t>
            </w:r>
            <w:r>
              <w:rPr>
                <w:sz w:val="20"/>
              </w:rPr>
              <w:t>,</w:t>
            </w:r>
            <w:r>
              <w:rPr>
                <w:i/>
                <w:sz w:val="20"/>
              </w:rPr>
              <w:t>y</w:t>
            </w:r>
          </w:p>
        </w:tc>
        <w:tc>
          <w:tcPr>
            <w:tcW w:w="1134" w:type="dxa"/>
          </w:tcPr>
          <w:p w14:paraId="31F171CE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2552" w:type="dxa"/>
          </w:tcPr>
          <w:p w14:paraId="2A706773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wg rys. 1, 2 i 3</w:t>
            </w:r>
          </w:p>
        </w:tc>
      </w:tr>
      <w:tr w14:paraId="319EFEBF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53" w:hRule="atLeast"/>
        </w:trPr>
        <w:tc>
          <w:tcPr>
            <w:tcW w:w="567" w:type="dxa"/>
          </w:tcPr>
          <w:p w14:paraId="66E6BC7B">
            <w:pPr>
              <w:spacing w:before="6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4536" w:type="dxa"/>
          </w:tcPr>
          <w:p w14:paraId="0B698313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>
              <w:rPr>
                <w:sz w:val="20"/>
              </w:rPr>
              <w:t>Siła krycia</w:t>
            </w:r>
          </w:p>
          <w:p w14:paraId="141FA827">
            <w:pPr>
              <w:numPr>
                <w:ilvl w:val="0"/>
                <w:numId w:val="3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barwa biała (klasa HP3)</w:t>
            </w:r>
          </w:p>
          <w:p w14:paraId="11836B52">
            <w:pPr>
              <w:numPr>
                <w:ilvl w:val="0"/>
                <w:numId w:val="3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barwa żółta (klasa HP2)</w:t>
            </w:r>
          </w:p>
        </w:tc>
        <w:tc>
          <w:tcPr>
            <w:tcW w:w="1134" w:type="dxa"/>
          </w:tcPr>
          <w:p w14:paraId="789CA8DE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125618C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%</w:t>
            </w:r>
          </w:p>
        </w:tc>
        <w:tc>
          <w:tcPr>
            <w:tcW w:w="2552" w:type="dxa"/>
          </w:tcPr>
          <w:p w14:paraId="73DB159E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  <w:lang w:val="en-US"/>
              </w:rPr>
            </w:pPr>
          </w:p>
          <w:p w14:paraId="5126FBF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92</w:t>
            </w:r>
          </w:p>
          <w:p w14:paraId="6EE905E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90</w:t>
            </w:r>
          </w:p>
        </w:tc>
      </w:tr>
      <w:tr w14:paraId="6293877C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72" w:hRule="atLeast"/>
        </w:trPr>
        <w:tc>
          <w:tcPr>
            <w:tcW w:w="567" w:type="dxa"/>
          </w:tcPr>
          <w:p w14:paraId="7F2D73F2">
            <w:pPr>
              <w:spacing w:before="6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4536" w:type="dxa"/>
          </w:tcPr>
          <w:p w14:paraId="73727B3B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>
              <w:rPr>
                <w:sz w:val="20"/>
              </w:rPr>
              <w:t>Stabilność w czasie magazynowania</w:t>
            </w:r>
          </w:p>
        </w:tc>
        <w:tc>
          <w:tcPr>
            <w:tcW w:w="1134" w:type="dxa"/>
          </w:tcPr>
          <w:p w14:paraId="20696C5F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2552" w:type="dxa"/>
          </w:tcPr>
          <w:p w14:paraId="07A33E5E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</w:t>
            </w:r>
          </w:p>
        </w:tc>
      </w:tr>
      <w:tr w14:paraId="333A1D6E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53" w:hRule="atLeast"/>
        </w:trPr>
        <w:tc>
          <w:tcPr>
            <w:tcW w:w="567" w:type="dxa"/>
          </w:tcPr>
          <w:p w14:paraId="14FB4C3A">
            <w:pPr>
              <w:spacing w:before="6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536" w:type="dxa"/>
          </w:tcPr>
          <w:p w14:paraId="1605BE50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>
              <w:rPr>
                <w:sz w:val="20"/>
              </w:rPr>
              <w:t>Odporność na UV</w:t>
            </w:r>
          </w:p>
          <w:p w14:paraId="4B58FFE6">
            <w:pPr>
              <w:numPr>
                <w:ilvl w:val="0"/>
                <w:numId w:val="3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barwa biała (klasa UV1)</w:t>
            </w:r>
          </w:p>
          <w:p w14:paraId="664ADAB1">
            <w:pPr>
              <w:numPr>
                <w:ilvl w:val="0"/>
                <w:numId w:val="3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barwa żółta (klasa UV2)</w:t>
            </w:r>
          </w:p>
        </w:tc>
        <w:tc>
          <w:tcPr>
            <w:tcW w:w="1134" w:type="dxa"/>
          </w:tcPr>
          <w:p w14:paraId="692B4D53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5108874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∆β</w:t>
            </w:r>
          </w:p>
          <w:p w14:paraId="476AD52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</w:tc>
        <w:tc>
          <w:tcPr>
            <w:tcW w:w="2552" w:type="dxa"/>
          </w:tcPr>
          <w:p w14:paraId="344E2D0B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5B945FD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A3"/>
            </w:r>
            <w:r>
              <w:rPr>
                <w:sz w:val="20"/>
              </w:rPr>
              <w:t xml:space="preserve"> 0,05</w:t>
            </w:r>
          </w:p>
          <w:p w14:paraId="670836F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A3"/>
            </w:r>
            <w:r>
              <w:rPr>
                <w:sz w:val="20"/>
              </w:rPr>
              <w:t xml:space="preserve"> 0,10</w:t>
            </w:r>
          </w:p>
        </w:tc>
      </w:tr>
      <w:tr w14:paraId="62711528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53" w:hRule="atLeast"/>
        </w:trPr>
        <w:tc>
          <w:tcPr>
            <w:tcW w:w="567" w:type="dxa"/>
          </w:tcPr>
          <w:p w14:paraId="1BC7F53E">
            <w:pPr>
              <w:spacing w:before="6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4536" w:type="dxa"/>
          </w:tcPr>
          <w:p w14:paraId="5CB4BC7E">
            <w:pPr>
              <w:spacing w:before="60"/>
              <w:ind w:left="113"/>
              <w:jc w:val="left"/>
              <w:rPr>
                <w:sz w:val="20"/>
              </w:rPr>
            </w:pPr>
            <w:r>
              <w:rPr>
                <w:sz w:val="20"/>
              </w:rPr>
              <w:t>Odporność na „przenikanie”</w:t>
            </w:r>
          </w:p>
          <w:p w14:paraId="059683A2">
            <w:pPr>
              <w:numPr>
                <w:ilvl w:val="0"/>
                <w:numId w:val="3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barwa biała (klasa BR2)</w:t>
            </w:r>
          </w:p>
          <w:p w14:paraId="053FAD09">
            <w:pPr>
              <w:numPr>
                <w:ilvl w:val="0"/>
                <w:numId w:val="3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barwa żółta (klasa BR1)</w:t>
            </w:r>
          </w:p>
        </w:tc>
        <w:tc>
          <w:tcPr>
            <w:tcW w:w="1134" w:type="dxa"/>
          </w:tcPr>
          <w:p w14:paraId="7262D9F9">
            <w:pPr>
              <w:spacing w:before="60"/>
              <w:ind w:left="113"/>
              <w:jc w:val="center"/>
              <w:rPr>
                <w:sz w:val="20"/>
              </w:rPr>
            </w:pPr>
          </w:p>
          <w:p w14:paraId="01BAEFB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∆β</w:t>
            </w:r>
          </w:p>
          <w:p w14:paraId="180DB4E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</w:tc>
        <w:tc>
          <w:tcPr>
            <w:tcW w:w="2552" w:type="dxa"/>
          </w:tcPr>
          <w:p w14:paraId="01C195ED">
            <w:pPr>
              <w:spacing w:before="60"/>
              <w:ind w:left="113"/>
              <w:jc w:val="center"/>
              <w:rPr>
                <w:sz w:val="20"/>
              </w:rPr>
            </w:pPr>
          </w:p>
          <w:p w14:paraId="07AB3FB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A3"/>
            </w:r>
            <w:r>
              <w:rPr>
                <w:sz w:val="20"/>
              </w:rPr>
              <w:t xml:space="preserve"> 0,05</w:t>
            </w:r>
          </w:p>
          <w:p w14:paraId="269E5D7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A3"/>
            </w:r>
            <w:r>
              <w:rPr>
                <w:sz w:val="20"/>
              </w:rPr>
              <w:t xml:space="preserve"> 0,03</w:t>
            </w:r>
          </w:p>
        </w:tc>
      </w:tr>
      <w:tr w14:paraId="742F2B10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53" w:hRule="atLeast"/>
        </w:trPr>
        <w:tc>
          <w:tcPr>
            <w:tcW w:w="567" w:type="dxa"/>
          </w:tcPr>
          <w:p w14:paraId="52913068">
            <w:pPr>
              <w:spacing w:before="6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4536" w:type="dxa"/>
          </w:tcPr>
          <w:p w14:paraId="4DBBA7F1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>
              <w:rPr>
                <w:sz w:val="20"/>
              </w:rPr>
              <w:t>Odporność na alkalia</w:t>
            </w:r>
          </w:p>
        </w:tc>
        <w:tc>
          <w:tcPr>
            <w:tcW w:w="1134" w:type="dxa"/>
          </w:tcPr>
          <w:p w14:paraId="7215A526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2552" w:type="dxa"/>
          </w:tcPr>
          <w:p w14:paraId="2C4F36E9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powłoka po badaniu nie powinna wykazywać oznak częściowego lub całkowitego uszkodze-nia, uszorstnienia lub odbarwienia</w:t>
            </w:r>
          </w:p>
        </w:tc>
      </w:tr>
      <w:tr w14:paraId="722399D5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53" w:hRule="atLeast"/>
        </w:trPr>
        <w:tc>
          <w:tcPr>
            <w:tcW w:w="567" w:type="dxa"/>
          </w:tcPr>
          <w:p w14:paraId="6D400C2A">
            <w:pPr>
              <w:spacing w:before="6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4536" w:type="dxa"/>
          </w:tcPr>
          <w:p w14:paraId="39CBDE6B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>
              <w:rPr>
                <w:sz w:val="20"/>
              </w:rPr>
              <w:t>Temperatura mięknienia (tylko masy termoplastyczne)</w:t>
            </w:r>
          </w:p>
        </w:tc>
        <w:tc>
          <w:tcPr>
            <w:tcW w:w="1134" w:type="dxa"/>
            <w:vAlign w:val="center"/>
          </w:tcPr>
          <w:p w14:paraId="460BA996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0"/>
            </w:r>
            <w:r>
              <w:rPr>
                <w:sz w:val="20"/>
                <w:lang w:val="en-GB"/>
              </w:rPr>
              <w:t>C</w:t>
            </w:r>
          </w:p>
        </w:tc>
        <w:tc>
          <w:tcPr>
            <w:tcW w:w="2552" w:type="dxa"/>
          </w:tcPr>
          <w:p w14:paraId="1F8687BA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≥ 80</w:t>
            </w:r>
          </w:p>
          <w:p w14:paraId="7BA9B32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klasy od SP2 do SP4</w:t>
            </w:r>
          </w:p>
        </w:tc>
      </w:tr>
      <w:tr w14:paraId="4EF5678A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53" w:hRule="atLeast"/>
        </w:trPr>
        <w:tc>
          <w:tcPr>
            <w:tcW w:w="567" w:type="dxa"/>
          </w:tcPr>
          <w:p w14:paraId="1B1FE7F9">
            <w:pPr>
              <w:spacing w:before="6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4536" w:type="dxa"/>
          </w:tcPr>
          <w:p w14:paraId="72D3E0D6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>
              <w:rPr>
                <w:sz w:val="20"/>
              </w:rPr>
              <w:t>Penetracja stemplem w temp. 20°C (tylko masy termoplastyczne)</w:t>
            </w:r>
          </w:p>
        </w:tc>
        <w:tc>
          <w:tcPr>
            <w:tcW w:w="1134" w:type="dxa"/>
            <w:vAlign w:val="center"/>
          </w:tcPr>
          <w:p w14:paraId="69471A2E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min</w:t>
            </w:r>
          </w:p>
        </w:tc>
        <w:tc>
          <w:tcPr>
            <w:tcW w:w="2552" w:type="dxa"/>
          </w:tcPr>
          <w:p w14:paraId="33FF0599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klasy</w:t>
            </w:r>
          </w:p>
          <w:p w14:paraId="37B1F7C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od IN 2 do IN5</w:t>
            </w:r>
          </w:p>
        </w:tc>
      </w:tr>
      <w:tr w14:paraId="0702B372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53" w:hRule="atLeast"/>
        </w:trPr>
        <w:tc>
          <w:tcPr>
            <w:tcW w:w="567" w:type="dxa"/>
          </w:tcPr>
          <w:p w14:paraId="3EB813A5">
            <w:pPr>
              <w:spacing w:before="60"/>
              <w:ind w:left="1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4536" w:type="dxa"/>
          </w:tcPr>
          <w:p w14:paraId="04A49403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>
              <w:rPr>
                <w:sz w:val="20"/>
              </w:rPr>
              <w:t>Udarność w temp. 0°C, 10 szt. (tylko masy termoplastyczne)</w:t>
            </w:r>
          </w:p>
        </w:tc>
        <w:tc>
          <w:tcPr>
            <w:tcW w:w="1134" w:type="dxa"/>
          </w:tcPr>
          <w:p w14:paraId="4BCCF575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liczba próbek</w:t>
            </w:r>
          </w:p>
        </w:tc>
        <w:tc>
          <w:tcPr>
            <w:tcW w:w="2552" w:type="dxa"/>
          </w:tcPr>
          <w:p w14:paraId="3E366489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≥ 6</w:t>
            </w:r>
          </w:p>
          <w:p w14:paraId="5A126F53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</w:rPr>
              <w:t>klasa C1</w:t>
            </w:r>
          </w:p>
        </w:tc>
      </w:tr>
    </w:tbl>
    <w:p w14:paraId="6D4790FA">
      <w:pPr>
        <w:numPr>
          <w:ilvl w:val="12"/>
          <w:numId w:val="0"/>
        </w:numPr>
        <w:rPr>
          <w:sz w:val="20"/>
        </w:rPr>
      </w:pPr>
      <w:r>
        <w:rPr>
          <w:sz w:val="20"/>
        </w:rPr>
        <w:t xml:space="preserve">* nie dotyczy farb wodorozcieńczalnych </w:t>
      </w:r>
    </w:p>
    <w:p w14:paraId="2011866F">
      <w:pPr>
        <w:spacing w:before="120" w:after="120"/>
        <w:rPr>
          <w:sz w:val="20"/>
        </w:rPr>
      </w:pPr>
      <w:r>
        <w:rPr>
          <w:sz w:val="20"/>
        </w:rPr>
        <w:t>Tablica 2. Klasy wymagań odnośnie czasu schnięcia</w:t>
      </w:r>
    </w:p>
    <w:tbl>
      <w:tblPr>
        <w:tblStyle w:val="7"/>
        <w:tblW w:w="0" w:type="auto"/>
        <w:tblInd w:w="6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18"/>
        <w:gridCol w:w="3402"/>
        <w:gridCol w:w="2909"/>
      </w:tblGrid>
      <w:tr w14:paraId="2C07012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18" w:type="dxa"/>
            <w:tcBorders>
              <w:bottom w:val="double" w:color="auto" w:sz="4" w:space="0"/>
            </w:tcBorders>
            <w:vAlign w:val="center"/>
          </w:tcPr>
          <w:p w14:paraId="07D8896A">
            <w:p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Klasa przejezdności</w:t>
            </w:r>
          </w:p>
        </w:tc>
        <w:tc>
          <w:tcPr>
            <w:tcW w:w="3402" w:type="dxa"/>
            <w:tcBorders>
              <w:bottom w:val="double" w:color="auto" w:sz="4" w:space="0"/>
            </w:tcBorders>
            <w:vAlign w:val="center"/>
          </w:tcPr>
          <w:p w14:paraId="1C129F9D">
            <w:p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Materiał do poziomego oznakowania dróg</w:t>
            </w:r>
          </w:p>
        </w:tc>
        <w:tc>
          <w:tcPr>
            <w:tcW w:w="2909" w:type="dxa"/>
            <w:tcBorders>
              <w:bottom w:val="double" w:color="auto" w:sz="4" w:space="0"/>
            </w:tcBorders>
            <w:vAlign w:val="center"/>
          </w:tcPr>
          <w:p w14:paraId="78F94A21">
            <w:p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Czas schnięcia, min</w:t>
            </w:r>
          </w:p>
        </w:tc>
      </w:tr>
      <w:tr w14:paraId="6478130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18" w:type="dxa"/>
            <w:tcBorders>
              <w:top w:val="double" w:color="auto" w:sz="4" w:space="0"/>
            </w:tcBorders>
          </w:tcPr>
          <w:p w14:paraId="736AC117">
            <w:p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DT1</w:t>
            </w:r>
          </w:p>
        </w:tc>
        <w:tc>
          <w:tcPr>
            <w:tcW w:w="3402" w:type="dxa"/>
            <w:tcBorders>
              <w:top w:val="double" w:color="auto" w:sz="4" w:space="0"/>
            </w:tcBorders>
          </w:tcPr>
          <w:p w14:paraId="22BC7E40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bardzo szybko schnący</w:t>
            </w:r>
          </w:p>
        </w:tc>
        <w:tc>
          <w:tcPr>
            <w:tcW w:w="2909" w:type="dxa"/>
            <w:tcBorders>
              <w:top w:val="double" w:color="auto" w:sz="4" w:space="0"/>
            </w:tcBorders>
          </w:tcPr>
          <w:p w14:paraId="55F7E5CD">
            <w:p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≤ 1</w:t>
            </w:r>
          </w:p>
        </w:tc>
      </w:tr>
      <w:tr w14:paraId="1A65C71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18" w:type="dxa"/>
          </w:tcPr>
          <w:p w14:paraId="3ADCDF42">
            <w:p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DT2</w:t>
            </w:r>
          </w:p>
        </w:tc>
        <w:tc>
          <w:tcPr>
            <w:tcW w:w="3402" w:type="dxa"/>
          </w:tcPr>
          <w:p w14:paraId="4B54245D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szybko schnący</w:t>
            </w:r>
          </w:p>
        </w:tc>
        <w:tc>
          <w:tcPr>
            <w:tcW w:w="2909" w:type="dxa"/>
          </w:tcPr>
          <w:p w14:paraId="09752BE2">
            <w:p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≤ 10</w:t>
            </w:r>
          </w:p>
        </w:tc>
      </w:tr>
      <w:tr w14:paraId="70B773B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18" w:type="dxa"/>
          </w:tcPr>
          <w:p w14:paraId="674C8D43">
            <w:p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DT3</w:t>
            </w:r>
          </w:p>
        </w:tc>
        <w:tc>
          <w:tcPr>
            <w:tcW w:w="3402" w:type="dxa"/>
          </w:tcPr>
          <w:p w14:paraId="13003569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normalnie schnący</w:t>
            </w:r>
          </w:p>
        </w:tc>
        <w:tc>
          <w:tcPr>
            <w:tcW w:w="2909" w:type="dxa"/>
          </w:tcPr>
          <w:p w14:paraId="21D0281D">
            <w:pPr>
              <w:spacing w:before="60" w:after="60"/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≤ 20</w:t>
            </w:r>
          </w:p>
        </w:tc>
      </w:tr>
      <w:tr w14:paraId="5C7A9E9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18" w:type="dxa"/>
          </w:tcPr>
          <w:p w14:paraId="5A0FF494">
            <w:p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DT4</w:t>
            </w:r>
          </w:p>
        </w:tc>
        <w:tc>
          <w:tcPr>
            <w:tcW w:w="3402" w:type="dxa"/>
          </w:tcPr>
          <w:p w14:paraId="429F85E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wolno schnący</w:t>
            </w:r>
          </w:p>
        </w:tc>
        <w:tc>
          <w:tcPr>
            <w:tcW w:w="2909" w:type="dxa"/>
          </w:tcPr>
          <w:p w14:paraId="6C8FCFC5">
            <w:pPr>
              <w:spacing w:before="60" w:after="60"/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≤ 30</w:t>
            </w:r>
          </w:p>
        </w:tc>
      </w:tr>
      <w:tr w14:paraId="048617A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18" w:type="dxa"/>
          </w:tcPr>
          <w:p w14:paraId="2F851E89">
            <w:p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DT5</w:t>
            </w:r>
          </w:p>
        </w:tc>
        <w:tc>
          <w:tcPr>
            <w:tcW w:w="3402" w:type="dxa"/>
          </w:tcPr>
          <w:p w14:paraId="343B0EFF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bardzo wolno schnący</w:t>
            </w:r>
          </w:p>
        </w:tc>
        <w:tc>
          <w:tcPr>
            <w:tcW w:w="2909" w:type="dxa"/>
          </w:tcPr>
          <w:p w14:paraId="6A2C92EF">
            <w:pPr>
              <w:spacing w:before="60" w:after="60"/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≤ 60</w:t>
            </w:r>
          </w:p>
        </w:tc>
      </w:tr>
    </w:tbl>
    <w:p w14:paraId="76689A36">
      <w:pPr>
        <w:pStyle w:val="3"/>
        <w:rPr>
          <w:sz w:val="20"/>
        </w:rPr>
      </w:pPr>
      <w:r>
        <w:rPr>
          <w:sz w:val="20"/>
        </w:rPr>
        <w:t xml:space="preserve">2.8. Materiały prefabrykowane </w:t>
      </w:r>
    </w:p>
    <w:p w14:paraId="13942747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Do materiałów prefabrykowanych [17] zaliczamy: masy termoplastyczne w arkuszach do wtapiania oraz naklejane taśmy do oznakowań trwałych (białe) i tymczasowych (żółte), pasy ostrzegawcze z wypustkami oraz punktowe elementy odblaskowe. Ta grupa materiałów mieści się w zakresie materiałów do oznakowań grubowarstwowych. Mogą być przyklejane, wtapiane lub wbudowywane.</w:t>
      </w:r>
    </w:p>
    <w:p w14:paraId="08198927">
      <w:pPr>
        <w:numPr>
          <w:ilvl w:val="12"/>
          <w:numId w:val="0"/>
        </w:numPr>
        <w:spacing w:before="120"/>
        <w:rPr>
          <w:sz w:val="20"/>
        </w:rPr>
      </w:pPr>
      <w:r>
        <w:rPr>
          <w:b/>
          <w:sz w:val="20"/>
        </w:rPr>
        <w:t>2.8.1.</w:t>
      </w:r>
      <w:r>
        <w:rPr>
          <w:sz w:val="20"/>
        </w:rPr>
        <w:t xml:space="preserve"> Masy termoplastyczne w arkuszach </w:t>
      </w:r>
    </w:p>
    <w:p w14:paraId="6007E376">
      <w:pPr>
        <w:numPr>
          <w:ilvl w:val="12"/>
          <w:numId w:val="0"/>
        </w:numPr>
        <w:spacing w:before="120"/>
        <w:ind w:firstLine="709"/>
        <w:rPr>
          <w:sz w:val="20"/>
        </w:rPr>
      </w:pPr>
      <w:r>
        <w:rPr>
          <w:sz w:val="20"/>
        </w:rPr>
        <w:t>Masy termoplastyczne są m.in. produkowane w prostokątnych arkuszach do samodzielnego wycinania odpowiednich kształtów lub gotowych linii oznakowania (P-10), symboli (P-24), znaków (P-8) i wyrazów (P-16). Prefabrykat po ułożeniu na swoim miejscu wymaga podgrzania palnikiem do temperatury 180°C ÷ 220°C, dzięki czemu po stopieniu łączy się z nawierzchnią.</w:t>
      </w:r>
    </w:p>
    <w:p w14:paraId="4FE06386">
      <w:pPr>
        <w:numPr>
          <w:ilvl w:val="12"/>
          <w:numId w:val="0"/>
        </w:numPr>
        <w:spacing w:before="120"/>
        <w:rPr>
          <w:sz w:val="20"/>
        </w:rPr>
      </w:pPr>
      <w:r>
        <w:rPr>
          <w:b/>
          <w:sz w:val="20"/>
        </w:rPr>
        <w:t>2.8.2.</w:t>
      </w:r>
      <w:r>
        <w:rPr>
          <w:sz w:val="20"/>
        </w:rPr>
        <w:t xml:space="preserve"> Taśmy samoprzylepne</w:t>
      </w:r>
    </w:p>
    <w:p w14:paraId="14F7E943">
      <w:pPr>
        <w:numPr>
          <w:ilvl w:val="12"/>
          <w:numId w:val="0"/>
        </w:numPr>
        <w:spacing w:before="120"/>
        <w:ind w:firstLine="709"/>
        <w:rPr>
          <w:sz w:val="20"/>
        </w:rPr>
      </w:pPr>
      <w:r>
        <w:rPr>
          <w:sz w:val="20"/>
        </w:rPr>
        <w:t xml:space="preserve">Taśmy prefabrykowane samoprzylepne są wielowarstwowymi materiałami składającymi się z warstw polimerów, wypełniaczy, kulek szklanych lub ceramicznych, materiałów uszorstniających, wzmacniających i kleju. Na powierzchni taśma zawiera wtopione w warstwę odpornego na ścieranie polimeru kulki szklane i ceramiczne zapewniające dobrą widoczność oznakowania w nocy i wysoką szorstkość. Warstwa spodnia pokryta jest nie wysychającym klejem, umożliwiającym przyklejenie przez docisk. Taśmy mogą być stosowane metodą </w:t>
      </w:r>
      <w:r>
        <w:rPr>
          <w:i/>
          <w:sz w:val="20"/>
        </w:rPr>
        <w:t>overlay</w:t>
      </w:r>
      <w:r>
        <w:rPr>
          <w:sz w:val="20"/>
        </w:rPr>
        <w:t xml:space="preserve"> na nawierzchniach asfaltowych i na betonowych po zastosowaniu kleju (</w:t>
      </w:r>
      <w:r>
        <w:rPr>
          <w:i/>
          <w:sz w:val="20"/>
        </w:rPr>
        <w:t>primera</w:t>
      </w:r>
      <w:r>
        <w:rPr>
          <w:sz w:val="20"/>
        </w:rPr>
        <w:t xml:space="preserve">), który wzmacnia przyleganie taśmy do podłoża, wiążąc kurz. Drugą, bardziej zalecaną, metodą naklejania taśmy jest metoda </w:t>
      </w:r>
      <w:r>
        <w:rPr>
          <w:i/>
          <w:sz w:val="20"/>
        </w:rPr>
        <w:t>inlay</w:t>
      </w:r>
      <w:r>
        <w:rPr>
          <w:sz w:val="20"/>
        </w:rPr>
        <w:t>, która polega na nakładaniu taśmy na świeżo wbudowaną warstwę ścieralną nawierzchni i jej przywałowanie. Do oznakowań stałych stosowane są białe taśmy gładkie i profilowane, a do oznakowań tymczasowych żółte taśmy gładkie, najlepiej wzmocnione siatką, ułatwiającą usuwanie oznakowania po zakończeniu robót. Stosowane są także taśmy barwy czarnej służące do zaklejania oznakowań stałych przy zmianie organizacji ruchu.</w:t>
      </w:r>
    </w:p>
    <w:p w14:paraId="718BD96A">
      <w:pPr>
        <w:numPr>
          <w:ilvl w:val="12"/>
          <w:numId w:val="0"/>
        </w:numPr>
        <w:spacing w:before="120"/>
        <w:rPr>
          <w:sz w:val="20"/>
        </w:rPr>
      </w:pPr>
      <w:r>
        <w:rPr>
          <w:b/>
          <w:sz w:val="20"/>
        </w:rPr>
        <w:t xml:space="preserve">2.8.3. </w:t>
      </w:r>
      <w:r>
        <w:rPr>
          <w:sz w:val="20"/>
        </w:rPr>
        <w:t>Pasy ostrzegawcze z wypustkami (guzami)</w:t>
      </w:r>
    </w:p>
    <w:p w14:paraId="17024CC7">
      <w:pPr>
        <w:numPr>
          <w:ilvl w:val="12"/>
          <w:numId w:val="0"/>
        </w:numPr>
        <w:spacing w:before="120"/>
        <w:ind w:firstLine="709"/>
        <w:rPr>
          <w:sz w:val="20"/>
        </w:rPr>
      </w:pPr>
      <w:r>
        <w:rPr>
          <w:sz w:val="20"/>
        </w:rPr>
        <w:t>Pasy ostrzegawcze z wypustkami przeznaczone są do ostrzegania osób niewidomych i słabo widzących w miejscach niebezpiecznych. Produkowane są na bazie różnych wyrobów prefabrykowanych: taśm do poziomego oznakowania dróg, prefabrykatów termoplastycznych, taśm z innych tworzyw sztucznych. Wypustki są regularnie rozłożone na pasie w szachownicę z rozstawieniem co około 75 mm, są w formie kopuły o tym samym promieniu krzywizny, ich grubość wynosi od 3 mm do 4 mm, średnica podstawy 25 mm. Wystarczająco duża elastyczność pasa pozwala na klejenie go do podłoży nierównych. Stosowane są kleje chemoutwardzalne i termoplastyczne.</w:t>
      </w:r>
    </w:p>
    <w:p w14:paraId="6354B45C">
      <w:pPr>
        <w:numPr>
          <w:ilvl w:val="12"/>
          <w:numId w:val="0"/>
        </w:numPr>
        <w:spacing w:before="120"/>
        <w:rPr>
          <w:sz w:val="20"/>
        </w:rPr>
      </w:pPr>
      <w:r>
        <w:rPr>
          <w:b/>
          <w:sz w:val="20"/>
        </w:rPr>
        <w:t>2.8.4.</w:t>
      </w:r>
      <w:r>
        <w:rPr>
          <w:sz w:val="20"/>
        </w:rPr>
        <w:t xml:space="preserve"> Punktowe elementy odblaskowe (PEO) </w:t>
      </w:r>
    </w:p>
    <w:p w14:paraId="4234D243">
      <w:pPr>
        <w:numPr>
          <w:ilvl w:val="12"/>
          <w:numId w:val="0"/>
        </w:numPr>
        <w:spacing w:before="120"/>
        <w:ind w:firstLine="709"/>
        <w:rPr>
          <w:sz w:val="20"/>
        </w:rPr>
      </w:pPr>
      <w:r>
        <w:rPr>
          <w:sz w:val="20"/>
        </w:rPr>
        <w:t>Wymagania wobec punktowych elementów odblaskowych określa PN-EN 1463-1:2009 [4]. Rozróżnia się kilkanaście rodzajów punktowych elementów odblaskowych. Korpusy PEO mają różny kształt, wielkość, wysokość oraz rodzaj i liczbę zastosowanych elementów odblaskowych. Najczęściej wykonywane są z polipropylenu, poliakrylonitrylu, ABS, a także z żeliwa, aluminium i ze szkła. Elementami odblaskowymi są soczewki szklane lub z PMM w liczbie od 2 do kilkunastu, mikropryzmatyczne płytki z polimetakrylanu metylu i folie odblaskowe mikropryzmatyczne i kulkowe. PEO mogą być jedno i dwukierunkowe oraz wielokierunkowe (szklany korpus). Element odblaskowy może być osłonięty warstwą szkła, która zabezpiecza go przed ścieraniem i znacznie przedłuża jego sprawność na drodze. Trwałe PEO w kolorze białym służą do prowadzenia poziomego pojazdów i stanowią przeważnie uzupełnienie istniejących znaków drogowych. Tymczasowe PEO w kolorze żółtym mogą być stosowane do oznakowań czasowych zmian organizacji ruchu.</w:t>
      </w:r>
    </w:p>
    <w:p w14:paraId="78BD6636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Profil punktowego elementu odblaskowego nie powinien mieć żadnych ostrych krawędzi od strony najeżdżanej przez pojazdy. Jeśli punktowy element odblaskowy jest wykonany z dwu lub więcej części, każda z nich powinna być usuwalna tylko za pomocą narzędzi polecanych przez producenta. Wysokość punktowego elementu nie może być większa od 25 mm. Barwa, w przypadku oznakowania trwałego, powinna być biała lub czerwona, a dla oznakowania czasowego – żółta zgodnie z załącznikiem nr 2 do rozporządzenia Ministra Infrastruktury [11].</w:t>
      </w:r>
    </w:p>
    <w:p w14:paraId="68D49C4B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W tablicy 3 podano wymagania, które powinien spełniać odbłyśnik punktowego elementu odblaskowego nowego, zarówno do zastosowań trwałych, jak i tymczasowych, dotyczące współczynnika odbicia współdrożnego R pomnożonego przez odpowiedni mnożnik odpowiadający każdej barwie podanej w tablicy 4 [4].</w:t>
      </w:r>
    </w:p>
    <w:p w14:paraId="6A59EFC1">
      <w:pPr>
        <w:rPr>
          <w:sz w:val="20"/>
        </w:rPr>
      </w:pPr>
      <w:r>
        <w:rPr>
          <w:sz w:val="20"/>
        </w:rPr>
        <w:t>Określono dwie klasy trwałych PEO:</w:t>
      </w:r>
    </w:p>
    <w:p w14:paraId="79F5B18F">
      <w:pPr>
        <w:rPr>
          <w:sz w:val="20"/>
        </w:rPr>
      </w:pPr>
      <w:r>
        <w:rPr>
          <w:sz w:val="20"/>
        </w:rPr>
        <w:t>-</w:t>
      </w:r>
      <w:r>
        <w:rPr>
          <w:sz w:val="20"/>
        </w:rPr>
        <w:tab/>
      </w:r>
      <w:r>
        <w:rPr>
          <w:sz w:val="20"/>
        </w:rPr>
        <w:t>klasa PRP 0 - wymaganie nie określone</w:t>
      </w:r>
    </w:p>
    <w:p w14:paraId="69915181">
      <w:pPr>
        <w:rPr>
          <w:sz w:val="20"/>
        </w:rPr>
      </w:pPr>
      <w:r>
        <w:rPr>
          <w:sz w:val="20"/>
        </w:rPr>
        <w:t>-</w:t>
      </w:r>
      <w:r>
        <w:rPr>
          <w:sz w:val="20"/>
        </w:rPr>
        <w:tab/>
      </w:r>
      <w:r>
        <w:rPr>
          <w:sz w:val="20"/>
        </w:rPr>
        <w:t>klasa PRP 1 - nie mniej niż w tablicy 2.</w:t>
      </w:r>
    </w:p>
    <w:p w14:paraId="1A3E6265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sz w:val="20"/>
        </w:rPr>
      </w:pPr>
      <w:r>
        <w:rPr>
          <w:sz w:val="20"/>
        </w:rPr>
        <w:t>Tablica 3.</w:t>
      </w:r>
      <w:r>
        <w:rPr>
          <w:sz w:val="20"/>
        </w:rPr>
        <w:tab/>
      </w:r>
      <w:r>
        <w:rPr>
          <w:sz w:val="20"/>
        </w:rPr>
        <w:t>Klasa PRP 1- Minimalne wartości współczynnika odbicia współdrożnego R punktowych elementów odblaskowych, typu 1 (szklany), typu 2 (plastikowy) i typu 3 (plastikowy z osłoną szklaną)</w:t>
      </w:r>
    </w:p>
    <w:tbl>
      <w:tblPr>
        <w:tblStyle w:val="7"/>
        <w:tblW w:w="0" w:type="auto"/>
        <w:tblInd w:w="113" w:type="dxa"/>
        <w:tblBorders>
          <w:top w:val="double" w:color="auto" w:sz="4" w:space="0"/>
          <w:left w:val="double" w:color="auto" w:sz="4" w:space="0"/>
          <w:bottom w:val="double" w:color="auto" w:sz="4" w:space="0"/>
          <w:right w:val="double" w:color="auto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794"/>
        <w:gridCol w:w="1134"/>
        <w:gridCol w:w="1276"/>
        <w:gridCol w:w="1275"/>
        <w:gridCol w:w="1276"/>
      </w:tblGrid>
      <w:tr w14:paraId="237587B1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4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7E6DE02A">
            <w:pPr>
              <w:rPr>
                <w:sz w:val="20"/>
                <w:vertAlign w:val="subscript"/>
              </w:rPr>
            </w:pPr>
            <w:r>
              <w:rPr>
                <w:sz w:val="20"/>
              </w:rPr>
              <w:t>Kąt oświetlenia ß</w:t>
            </w:r>
            <w:r>
              <w:rPr>
                <w:sz w:val="20"/>
                <w:vertAlign w:val="subscript"/>
              </w:rPr>
              <w:t>(H)</w:t>
            </w:r>
          </w:p>
          <w:p w14:paraId="707D5D5F">
            <w:pPr>
              <w:rPr>
                <w:sz w:val="20"/>
              </w:rPr>
            </w:pPr>
            <w:r>
              <w:rPr>
                <w:sz w:val="20"/>
              </w:rPr>
              <w:t>ß</w:t>
            </w:r>
            <w:r>
              <w:rPr>
                <w:sz w:val="20"/>
                <w:vertAlign w:val="subscript"/>
              </w:rPr>
              <w:t>(V)</w:t>
            </w:r>
            <w:r>
              <w:rPr>
                <w:sz w:val="20"/>
              </w:rPr>
              <w:t>= 0</w:t>
            </w:r>
            <w:r>
              <w:rPr>
                <w:sz w:val="20"/>
                <w:vertAlign w:val="superscript"/>
              </w:rPr>
              <w:t>o</w:t>
            </w:r>
          </w:p>
        </w:tc>
        <w:tc>
          <w:tcPr>
            <w:tcW w:w="1134" w:type="dxa"/>
            <w:vMerge w:val="restart"/>
            <w:tcBorders>
              <w:top w:val="single" w:color="auto" w:sz="4" w:space="0"/>
              <w:left w:val="single" w:color="auto" w:sz="4" w:space="0"/>
            </w:tcBorders>
          </w:tcPr>
          <w:p w14:paraId="7C656BEC">
            <w:pPr>
              <w:jc w:val="center"/>
              <w:rPr>
                <w:sz w:val="20"/>
              </w:rPr>
            </w:pPr>
          </w:p>
        </w:tc>
        <w:tc>
          <w:tcPr>
            <w:tcW w:w="1276" w:type="dxa"/>
            <w:tcBorders>
              <w:top w:val="single" w:color="auto" w:sz="4" w:space="0"/>
            </w:tcBorders>
          </w:tcPr>
          <w:p w14:paraId="7B68257C">
            <w:p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1"/>
            </w:r>
            <w:r>
              <w:rPr>
                <w:sz w:val="20"/>
              </w:rPr>
              <w:t>15</w:t>
            </w:r>
            <w:r>
              <w:rPr>
                <w:sz w:val="20"/>
                <w:vertAlign w:val="superscript"/>
              </w:rPr>
              <w:t>o</w:t>
            </w:r>
          </w:p>
        </w:tc>
        <w:tc>
          <w:tcPr>
            <w:tcW w:w="1275" w:type="dxa"/>
            <w:tcBorders>
              <w:top w:val="single" w:color="auto" w:sz="4" w:space="0"/>
            </w:tcBorders>
          </w:tcPr>
          <w:p w14:paraId="5BE0AF41">
            <w:p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1"/>
            </w:r>
            <w:r>
              <w:rPr>
                <w:sz w:val="20"/>
              </w:rPr>
              <w:t>10</w:t>
            </w:r>
            <w:r>
              <w:rPr>
                <w:sz w:val="20"/>
                <w:vertAlign w:val="superscript"/>
              </w:rPr>
              <w:t>o</w:t>
            </w:r>
          </w:p>
        </w:tc>
        <w:tc>
          <w:tcPr>
            <w:tcW w:w="1276" w:type="dxa"/>
            <w:tcBorders>
              <w:top w:val="single" w:color="auto" w:sz="4" w:space="0"/>
              <w:right w:val="single" w:color="auto" w:sz="4" w:space="0"/>
            </w:tcBorders>
          </w:tcPr>
          <w:p w14:paraId="4786F9DA">
            <w:p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1"/>
            </w:r>
            <w:r>
              <w:rPr>
                <w:sz w:val="20"/>
              </w:rPr>
              <w:t>5</w:t>
            </w:r>
            <w:r>
              <w:rPr>
                <w:sz w:val="20"/>
                <w:vertAlign w:val="superscript"/>
              </w:rPr>
              <w:t>o</w:t>
            </w:r>
          </w:p>
        </w:tc>
      </w:tr>
      <w:tr w14:paraId="4706F2BB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4" w:type="dxa"/>
            <w:tcBorders>
              <w:left w:val="single" w:color="auto" w:sz="4" w:space="0"/>
              <w:bottom w:val="double" w:color="auto" w:sz="4" w:space="0"/>
              <w:right w:val="single" w:color="auto" w:sz="4" w:space="0"/>
            </w:tcBorders>
          </w:tcPr>
          <w:p w14:paraId="67D33E62">
            <w:pPr>
              <w:rPr>
                <w:sz w:val="20"/>
              </w:rPr>
            </w:pPr>
            <w:r>
              <w:rPr>
                <w:sz w:val="20"/>
              </w:rPr>
              <w:t xml:space="preserve">Kąt obserwacji </w:t>
            </w:r>
            <w:r>
              <w:rPr>
                <w:sz w:val="20"/>
              </w:rPr>
              <w:sym w:font="Symbol" w:char="0061"/>
            </w:r>
            <w:r>
              <w:rPr>
                <w:sz w:val="20"/>
              </w:rPr>
              <w:t xml:space="preserve">, 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bottom w:val="double" w:color="auto" w:sz="4" w:space="0"/>
            </w:tcBorders>
            <w:vAlign w:val="center"/>
          </w:tcPr>
          <w:p w14:paraId="6FB2D104">
            <w:pPr>
              <w:jc w:val="center"/>
              <w:rPr>
                <w:sz w:val="20"/>
              </w:rPr>
            </w:pPr>
          </w:p>
        </w:tc>
        <w:tc>
          <w:tcPr>
            <w:tcW w:w="1276" w:type="dxa"/>
            <w:tcBorders>
              <w:bottom w:val="double" w:color="auto" w:sz="4" w:space="0"/>
            </w:tcBorders>
          </w:tcPr>
          <w:p w14:paraId="2DA950BC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z w:val="20"/>
                <w:vertAlign w:val="superscript"/>
              </w:rPr>
              <w:t>o</w:t>
            </w:r>
          </w:p>
        </w:tc>
        <w:tc>
          <w:tcPr>
            <w:tcW w:w="1275" w:type="dxa"/>
            <w:tcBorders>
              <w:bottom w:val="double" w:color="auto" w:sz="4" w:space="0"/>
            </w:tcBorders>
          </w:tcPr>
          <w:p w14:paraId="4AA9689D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z w:val="20"/>
                <w:vertAlign w:val="superscript"/>
              </w:rPr>
              <w:t>o</w:t>
            </w:r>
          </w:p>
        </w:tc>
        <w:tc>
          <w:tcPr>
            <w:tcW w:w="1276" w:type="dxa"/>
            <w:tcBorders>
              <w:bottom w:val="double" w:color="auto" w:sz="4" w:space="0"/>
              <w:right w:val="single" w:color="auto" w:sz="4" w:space="0"/>
            </w:tcBorders>
          </w:tcPr>
          <w:p w14:paraId="5EFE338D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0,3</w:t>
            </w:r>
            <w:r>
              <w:rPr>
                <w:sz w:val="20"/>
                <w:vertAlign w:val="superscript"/>
              </w:rPr>
              <w:t>o</w:t>
            </w:r>
          </w:p>
        </w:tc>
      </w:tr>
      <w:tr w14:paraId="44A4D8C2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4" w:type="dxa"/>
            <w:tcBorders>
              <w:top w:val="doub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6B8680C">
            <w:pPr>
              <w:rPr>
                <w:sz w:val="20"/>
              </w:rPr>
            </w:pPr>
            <w:r>
              <w:rPr>
                <w:sz w:val="20"/>
              </w:rPr>
              <w:t>Minimalna wartość R,</w:t>
            </w:r>
          </w:p>
          <w:p w14:paraId="2393BAB8">
            <w:pPr>
              <w:rPr>
                <w:sz w:val="20"/>
              </w:rPr>
            </w:pPr>
            <w:r>
              <w:rPr>
                <w:sz w:val="20"/>
              </w:rPr>
              <w:t>mcd∙lx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134" w:type="dxa"/>
            <w:tcBorders>
              <w:top w:val="double" w:color="auto" w:sz="4" w:space="0"/>
              <w:left w:val="single" w:color="auto" w:sz="4" w:space="0"/>
              <w:bottom w:val="single" w:color="auto" w:sz="4" w:space="0"/>
            </w:tcBorders>
          </w:tcPr>
          <w:p w14:paraId="3016EF31">
            <w:pPr>
              <w:jc w:val="center"/>
              <w:rPr>
                <w:sz w:val="20"/>
              </w:rPr>
            </w:pPr>
            <w:r>
              <w:rPr>
                <w:sz w:val="20"/>
              </w:rPr>
              <w:t>typ 1</w:t>
            </w:r>
          </w:p>
          <w:p w14:paraId="3CE525B2">
            <w:pPr>
              <w:jc w:val="center"/>
              <w:rPr>
                <w:sz w:val="20"/>
              </w:rPr>
            </w:pPr>
            <w:r>
              <w:rPr>
                <w:sz w:val="20"/>
              </w:rPr>
              <w:t>typ 2</w:t>
            </w:r>
          </w:p>
          <w:p w14:paraId="0A53C307">
            <w:pPr>
              <w:jc w:val="center"/>
              <w:rPr>
                <w:sz w:val="20"/>
              </w:rPr>
            </w:pPr>
            <w:r>
              <w:rPr>
                <w:sz w:val="20"/>
              </w:rPr>
              <w:t>typ 3</w:t>
            </w:r>
          </w:p>
        </w:tc>
        <w:tc>
          <w:tcPr>
            <w:tcW w:w="1276" w:type="dxa"/>
            <w:tcBorders>
              <w:top w:val="double" w:color="auto" w:sz="4" w:space="0"/>
              <w:bottom w:val="single" w:color="auto" w:sz="4" w:space="0"/>
            </w:tcBorders>
          </w:tcPr>
          <w:p w14:paraId="70EB446A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  <w:p w14:paraId="34501D45">
            <w:pPr>
              <w:jc w:val="center"/>
              <w:rPr>
                <w:sz w:val="20"/>
              </w:rPr>
            </w:pPr>
            <w:r>
              <w:rPr>
                <w:sz w:val="20"/>
              </w:rPr>
              <w:t>2,5</w:t>
            </w:r>
          </w:p>
          <w:p w14:paraId="75201925">
            <w:pPr>
              <w:jc w:val="center"/>
              <w:rPr>
                <w:sz w:val="20"/>
              </w:rPr>
            </w:pPr>
            <w:r>
              <w:rPr>
                <w:sz w:val="20"/>
              </w:rPr>
              <w:t>1,5</w:t>
            </w:r>
          </w:p>
        </w:tc>
        <w:tc>
          <w:tcPr>
            <w:tcW w:w="1275" w:type="dxa"/>
            <w:tcBorders>
              <w:top w:val="double" w:color="auto" w:sz="4" w:space="0"/>
              <w:bottom w:val="single" w:color="auto" w:sz="4" w:space="0"/>
            </w:tcBorders>
          </w:tcPr>
          <w:p w14:paraId="4D8B5324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  <w:p w14:paraId="03B9A06A">
            <w:pPr>
              <w:jc w:val="center"/>
              <w:rPr>
                <w:sz w:val="20"/>
              </w:rPr>
            </w:pPr>
            <w:r>
              <w:rPr>
                <w:sz w:val="20"/>
              </w:rPr>
              <w:t>25</w:t>
            </w:r>
          </w:p>
          <w:p w14:paraId="60EA169B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1276" w:type="dxa"/>
            <w:tcBorders>
              <w:top w:val="double" w:color="auto" w:sz="4" w:space="0"/>
              <w:bottom w:val="single" w:color="auto" w:sz="4" w:space="0"/>
              <w:right w:val="single" w:color="auto" w:sz="4" w:space="0"/>
            </w:tcBorders>
          </w:tcPr>
          <w:p w14:paraId="17E28B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  <w:p w14:paraId="20693AE5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220</w:t>
            </w:r>
          </w:p>
          <w:p w14:paraId="1E2721A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</w:tr>
    </w:tbl>
    <w:p w14:paraId="605BA679">
      <w:pPr>
        <w:spacing w:before="240" w:after="120"/>
        <w:rPr>
          <w:sz w:val="20"/>
        </w:rPr>
      </w:pPr>
      <w:r>
        <w:rPr>
          <w:sz w:val="20"/>
        </w:rPr>
        <w:t>Tablica 4. Mnożniki dla elementów odblaskowych różnych barw</w:t>
      </w:r>
    </w:p>
    <w:tbl>
      <w:tblPr>
        <w:tblStyle w:val="7"/>
        <w:tblW w:w="0" w:type="auto"/>
        <w:tblInd w:w="113" w:type="dxa"/>
        <w:tblBorders>
          <w:top w:val="double" w:color="auto" w:sz="4" w:space="0"/>
          <w:left w:val="double" w:color="auto" w:sz="4" w:space="0"/>
          <w:bottom w:val="double" w:color="auto" w:sz="4" w:space="0"/>
          <w:right w:val="double" w:color="auto" w:sz="4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49" w:type="dxa"/>
          <w:bottom w:w="0" w:type="dxa"/>
          <w:right w:w="149" w:type="dxa"/>
        </w:tblCellMar>
      </w:tblPr>
      <w:tblGrid>
        <w:gridCol w:w="1360"/>
        <w:gridCol w:w="1021"/>
        <w:gridCol w:w="964"/>
        <w:gridCol w:w="1474"/>
      </w:tblGrid>
      <w:tr w14:paraId="292EDB0C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49" w:type="dxa"/>
            <w:bottom w:w="0" w:type="dxa"/>
            <w:right w:w="149" w:type="dxa"/>
          </w:tblCellMar>
        </w:tblPrEx>
        <w:tc>
          <w:tcPr>
            <w:tcW w:w="1360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</w:tcPr>
          <w:p w14:paraId="4432C475">
            <w:pPr>
              <w:rPr>
                <w:sz w:val="20"/>
              </w:rPr>
            </w:pPr>
            <w:r>
              <w:rPr>
                <w:sz w:val="20"/>
              </w:rPr>
              <w:t>Barwa</w:t>
            </w:r>
          </w:p>
        </w:tc>
        <w:tc>
          <w:tcPr>
            <w:tcW w:w="1021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</w:tcBorders>
          </w:tcPr>
          <w:p w14:paraId="00E8A5B5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t>biała</w:t>
            </w:r>
          </w:p>
        </w:tc>
        <w:tc>
          <w:tcPr>
            <w:tcW w:w="964" w:type="dxa"/>
            <w:tcBorders>
              <w:top w:val="single" w:color="auto" w:sz="4" w:space="0"/>
              <w:bottom w:val="double" w:color="auto" w:sz="4" w:space="0"/>
            </w:tcBorders>
          </w:tcPr>
          <w:p w14:paraId="2E568233">
            <w:pPr>
              <w:jc w:val="center"/>
              <w:rPr>
                <w:sz w:val="20"/>
              </w:rPr>
            </w:pPr>
            <w:r>
              <w:rPr>
                <w:sz w:val="20"/>
              </w:rPr>
              <w:t>żółta</w:t>
            </w:r>
          </w:p>
        </w:tc>
        <w:tc>
          <w:tcPr>
            <w:tcW w:w="1474" w:type="dxa"/>
            <w:tcBorders>
              <w:top w:val="single" w:color="auto" w:sz="4" w:space="0"/>
              <w:bottom w:val="double" w:color="auto" w:sz="4" w:space="0"/>
              <w:right w:val="single" w:color="auto" w:sz="4" w:space="0"/>
            </w:tcBorders>
          </w:tcPr>
          <w:p w14:paraId="17256313">
            <w:pPr>
              <w:jc w:val="center"/>
              <w:rPr>
                <w:sz w:val="20"/>
              </w:rPr>
            </w:pPr>
            <w:r>
              <w:rPr>
                <w:sz w:val="20"/>
              </w:rPr>
              <w:t>czerwona</w:t>
            </w:r>
          </w:p>
        </w:tc>
      </w:tr>
      <w:tr w14:paraId="147906C4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49" w:type="dxa"/>
            <w:bottom w:w="0" w:type="dxa"/>
            <w:right w:w="149" w:type="dxa"/>
          </w:tblCellMar>
        </w:tblPrEx>
        <w:tc>
          <w:tcPr>
            <w:tcW w:w="1360" w:type="dxa"/>
            <w:tcBorders>
              <w:top w:val="doub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A639BF0">
            <w:pPr>
              <w:rPr>
                <w:sz w:val="20"/>
              </w:rPr>
            </w:pPr>
            <w:r>
              <w:rPr>
                <w:sz w:val="20"/>
              </w:rPr>
              <w:t>Mnożnik</w:t>
            </w:r>
          </w:p>
        </w:tc>
        <w:tc>
          <w:tcPr>
            <w:tcW w:w="1021" w:type="dxa"/>
            <w:tcBorders>
              <w:top w:val="double" w:color="auto" w:sz="4" w:space="0"/>
              <w:left w:val="single" w:color="auto" w:sz="4" w:space="0"/>
              <w:bottom w:val="single" w:color="auto" w:sz="4" w:space="0"/>
            </w:tcBorders>
          </w:tcPr>
          <w:p w14:paraId="27F63C48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</w:t>
            </w:r>
          </w:p>
        </w:tc>
        <w:tc>
          <w:tcPr>
            <w:tcW w:w="964" w:type="dxa"/>
            <w:tcBorders>
              <w:top w:val="double" w:color="auto" w:sz="4" w:space="0"/>
              <w:bottom w:val="single" w:color="auto" w:sz="4" w:space="0"/>
            </w:tcBorders>
          </w:tcPr>
          <w:p w14:paraId="416156E4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0,6</w:t>
            </w:r>
          </w:p>
        </w:tc>
        <w:tc>
          <w:tcPr>
            <w:tcW w:w="1474" w:type="dxa"/>
            <w:tcBorders>
              <w:top w:val="double" w:color="auto" w:sz="4" w:space="0"/>
              <w:bottom w:val="single" w:color="auto" w:sz="4" w:space="0"/>
              <w:right w:val="single" w:color="auto" w:sz="4" w:space="0"/>
            </w:tcBorders>
          </w:tcPr>
          <w:p w14:paraId="72973972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0,2</w:t>
            </w:r>
          </w:p>
        </w:tc>
      </w:tr>
    </w:tbl>
    <w:p w14:paraId="102322C0">
      <w:p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PEO nawierzchniowe wykonane całości ze szkła stosowane są najczęściej do oznakowania rond, wysepek i azyli dla pieszych i innych powierzchni rzadko lub w ogóle nie najeżdżanych [4]. Są one produkowane ze szkła hartowanego o dużej wytrzymałości na uderzenie i na ściskanie, o unikalnej charakterystyce optycznej zapewniającej wielokierunkowość 360° lub 180°. Szklany nawierzchniowy PEO jest wklejany w wyfrezowany lub wywiercony otwór w nawierzchni. Nad powierzchnię drogi wystaje jedynie sferyczny odbłyśnik o wysokości maksimum 25 mm.</w:t>
      </w:r>
    </w:p>
    <w:p w14:paraId="40BD2237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PEO krawężnikowe są instalowane w wywierconym cylindrycznym otworze przez wciśnięcie szklanego PEO w osłonie gumowej. Najczęściej umieszczane są w krawężnikach betonowych i kamiennych znajdujących się przy chodnikach wysp rozdzielających, środkowych i innych konstrukcji określających przebieg drogi czy wyłączających pewne powierzchnie z ruchu.</w:t>
      </w:r>
    </w:p>
    <w:p w14:paraId="1F912844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Aktywne punktowe elementy odblaskowe są szczególnie polecane do zastosowania w takich miejscach jak: przejścia dla pieszych. Są one zasilane z sieci lub przez własne ogniwo fotowoltaiczne z baterią, z jednym lub kilkoma punktami świetlnymi (diody LED) wysyłające pulsujące światło informujące prowadzącego pojazd o możliwym niebezpieczeństwie. Ten rodzaj PEO jest montowany przez umieszczenie w nawierzchni drogowej i przyklejenie przy użyciu gorącego lepiszcza asfaltowego lub kleju epoksydowego. Obudowa aktywnego PEO jest wykonana ze szkła hartowanego lub z metalu.</w:t>
      </w:r>
    </w:p>
    <w:p w14:paraId="18D92D9A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Materiał, z którego wykonano PEO powinien wykazywać odporność na ściskanie w temperaturze od -25°C do +60°C co najmniej siłą 60 kN w badaniu pod prasą z przesuwem tłoka 6,3 mm/min [19].</w:t>
      </w:r>
    </w:p>
    <w:p w14:paraId="172D1792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Badając użytkowe właściwości PEO na odcinku testowym, zgodnie z PN-EN 1263-2:2003 [5], na podstawie uzyskanych wyników określa się trwałość i zalicza wyrób do jednej z klas wg oceny podstawowej:</w:t>
      </w:r>
    </w:p>
    <w:p w14:paraId="40B70EDB">
      <w:pPr>
        <w:numPr>
          <w:ilvl w:val="12"/>
          <w:numId w:val="0"/>
        </w:numPr>
        <w:tabs>
          <w:tab w:val="left" w:pos="705"/>
        </w:tabs>
        <w:rPr>
          <w:sz w:val="20"/>
        </w:rPr>
      </w:pPr>
      <w:r>
        <w:rPr>
          <w:sz w:val="20"/>
        </w:rPr>
        <w:t>klasa S0:</w:t>
      </w:r>
      <w:r>
        <w:rPr>
          <w:sz w:val="20"/>
        </w:rPr>
        <w:tab/>
      </w:r>
      <w:r>
        <w:rPr>
          <w:sz w:val="20"/>
        </w:rPr>
        <w:t xml:space="preserve"> właściwości nie oznaczone;</w:t>
      </w:r>
    </w:p>
    <w:p w14:paraId="600555F2">
      <w:pPr>
        <w:numPr>
          <w:ilvl w:val="12"/>
          <w:numId w:val="0"/>
        </w:numPr>
        <w:tabs>
          <w:tab w:val="left" w:pos="705"/>
        </w:tabs>
        <w:rPr>
          <w:sz w:val="20"/>
        </w:rPr>
      </w:pPr>
      <w:r>
        <w:rPr>
          <w:sz w:val="20"/>
        </w:rPr>
        <w:t>klasa S1:</w:t>
      </w:r>
      <w:r>
        <w:rPr>
          <w:sz w:val="20"/>
        </w:rPr>
        <w:tab/>
      </w:r>
      <w:r>
        <w:rPr>
          <w:sz w:val="20"/>
        </w:rPr>
        <w:t xml:space="preserve"> 42 i więcej pozostałych PEO;</w:t>
      </w:r>
    </w:p>
    <w:p w14:paraId="41FE97B1">
      <w:pPr>
        <w:numPr>
          <w:ilvl w:val="12"/>
          <w:numId w:val="0"/>
        </w:numPr>
        <w:tabs>
          <w:tab w:val="left" w:pos="705"/>
        </w:tabs>
        <w:rPr>
          <w:sz w:val="20"/>
        </w:rPr>
      </w:pPr>
      <w:r>
        <w:rPr>
          <w:sz w:val="20"/>
        </w:rPr>
        <w:t>klasa S2:</w:t>
      </w:r>
      <w:r>
        <w:rPr>
          <w:sz w:val="20"/>
        </w:rPr>
        <w:tab/>
      </w:r>
      <w:r>
        <w:rPr>
          <w:sz w:val="20"/>
        </w:rPr>
        <w:t xml:space="preserve"> od 35 do 41 pozostałych PEO;</w:t>
      </w:r>
    </w:p>
    <w:p w14:paraId="4D32F48A">
      <w:pPr>
        <w:numPr>
          <w:ilvl w:val="12"/>
          <w:numId w:val="0"/>
        </w:numPr>
        <w:tabs>
          <w:tab w:val="left" w:pos="705"/>
        </w:tabs>
        <w:rPr>
          <w:sz w:val="20"/>
        </w:rPr>
      </w:pPr>
      <w:r>
        <w:rPr>
          <w:sz w:val="20"/>
        </w:rPr>
        <w:t>klasa S3:</w:t>
      </w:r>
      <w:r>
        <w:rPr>
          <w:sz w:val="20"/>
        </w:rPr>
        <w:tab/>
      </w:r>
      <w:r>
        <w:rPr>
          <w:sz w:val="20"/>
        </w:rPr>
        <w:t xml:space="preserve"> od 1 do 34 pozostałych PEO.</w:t>
      </w:r>
    </w:p>
    <w:p w14:paraId="595B558F">
      <w:pPr>
        <w:numPr>
          <w:ilvl w:val="12"/>
          <w:numId w:val="0"/>
        </w:numPr>
        <w:rPr>
          <w:sz w:val="20"/>
        </w:rPr>
      </w:pPr>
      <w:r>
        <w:rPr>
          <w:sz w:val="20"/>
        </w:rPr>
        <w:t xml:space="preserve"> </w:t>
      </w:r>
      <w:r>
        <w:rPr>
          <w:sz w:val="20"/>
        </w:rPr>
        <w:tab/>
      </w:r>
      <w:r>
        <w:rPr>
          <w:sz w:val="20"/>
        </w:rPr>
        <w:t>Następnie na podstawie wyników badań odbicia powrotnego wykonanych na drodze lub po usunięciu z drogi i oczyszczeniu w laboratorium, zalicza się wyrób do jednej z klas widoczności w nocy:</w:t>
      </w:r>
    </w:p>
    <w:p w14:paraId="70EA1F42">
      <w:pPr>
        <w:numPr>
          <w:ilvl w:val="12"/>
          <w:numId w:val="0"/>
        </w:numPr>
        <w:tabs>
          <w:tab w:val="left" w:pos="705"/>
        </w:tabs>
        <w:rPr>
          <w:sz w:val="20"/>
        </w:rPr>
      </w:pPr>
      <w:r>
        <w:rPr>
          <w:sz w:val="20"/>
        </w:rPr>
        <w:t>klasa R0: właściwości nie oznaczone;</w:t>
      </w:r>
    </w:p>
    <w:p w14:paraId="60AADB25">
      <w:pPr>
        <w:numPr>
          <w:ilvl w:val="12"/>
          <w:numId w:val="0"/>
        </w:numPr>
        <w:tabs>
          <w:tab w:val="left" w:pos="705"/>
        </w:tabs>
        <w:rPr>
          <w:sz w:val="20"/>
        </w:rPr>
      </w:pPr>
      <w:r>
        <w:rPr>
          <w:sz w:val="20"/>
        </w:rPr>
        <w:t>klasa R1: średnia wartość R od 99% do 100%;</w:t>
      </w:r>
    </w:p>
    <w:p w14:paraId="7EECE3E3">
      <w:pPr>
        <w:numPr>
          <w:ilvl w:val="12"/>
          <w:numId w:val="0"/>
        </w:numPr>
        <w:tabs>
          <w:tab w:val="left" w:pos="705"/>
        </w:tabs>
        <w:rPr>
          <w:sz w:val="20"/>
        </w:rPr>
      </w:pPr>
      <w:r>
        <w:rPr>
          <w:sz w:val="20"/>
        </w:rPr>
        <w:t>klasa R2: średnia wartość R od 50% do 99%;</w:t>
      </w:r>
    </w:p>
    <w:p w14:paraId="7A15FC1D">
      <w:pPr>
        <w:numPr>
          <w:ilvl w:val="12"/>
          <w:numId w:val="0"/>
        </w:numPr>
        <w:tabs>
          <w:tab w:val="left" w:pos="705"/>
        </w:tabs>
        <w:rPr>
          <w:sz w:val="20"/>
        </w:rPr>
      </w:pPr>
      <w:r>
        <w:rPr>
          <w:sz w:val="20"/>
        </w:rPr>
        <w:t>klasa R3: średnia wartość R od 20% do 49%;</w:t>
      </w:r>
    </w:p>
    <w:p w14:paraId="2C32F2ED">
      <w:pPr>
        <w:numPr>
          <w:ilvl w:val="12"/>
          <w:numId w:val="0"/>
        </w:numPr>
        <w:tabs>
          <w:tab w:val="left" w:pos="705"/>
        </w:tabs>
        <w:rPr>
          <w:sz w:val="20"/>
        </w:rPr>
      </w:pPr>
      <w:r>
        <w:rPr>
          <w:sz w:val="20"/>
        </w:rPr>
        <w:t>klasa R4: średnia wartość R od 1% do 19%.</w:t>
      </w:r>
    </w:p>
    <w:p w14:paraId="0F194182">
      <w:pPr>
        <w:numPr>
          <w:ilvl w:val="12"/>
          <w:numId w:val="0"/>
        </w:numPr>
        <w:tabs>
          <w:tab w:val="left" w:pos="705"/>
        </w:tabs>
        <w:rPr>
          <w:sz w:val="20"/>
        </w:rPr>
      </w:pPr>
      <w:r>
        <w:rPr>
          <w:sz w:val="20"/>
        </w:rPr>
        <w:tab/>
      </w:r>
      <w:r>
        <w:rPr>
          <w:sz w:val="20"/>
        </w:rPr>
        <w:t>Zaleca się stosowanie punktowych elementów odblaskowych spełniających wymagania klasy S1 i co najmniej klasy R2.</w:t>
      </w:r>
    </w:p>
    <w:p w14:paraId="63DEE920">
      <w:pPr>
        <w:pStyle w:val="3"/>
        <w:rPr>
          <w:sz w:val="20"/>
        </w:rPr>
      </w:pPr>
      <w:r>
        <w:rPr>
          <w:sz w:val="20"/>
        </w:rPr>
        <w:t>2.9. Materiały dodatkowe</w:t>
      </w:r>
    </w:p>
    <w:p w14:paraId="4581FBE6">
      <w:pPr>
        <w:numPr>
          <w:ilvl w:val="12"/>
          <w:numId w:val="0"/>
        </w:numPr>
        <w:spacing w:after="120"/>
        <w:rPr>
          <w:sz w:val="20"/>
        </w:rPr>
      </w:pPr>
      <w:r>
        <w:rPr>
          <w:b/>
          <w:sz w:val="20"/>
        </w:rPr>
        <w:t>2.9.1.</w:t>
      </w:r>
      <w:r>
        <w:rPr>
          <w:sz w:val="20"/>
        </w:rPr>
        <w:t xml:space="preserve"> Kulki szklane</w:t>
      </w:r>
    </w:p>
    <w:p w14:paraId="651D7217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Kulki szklane refleksyjne służą do zapewnienia widzialności oznakowania w nocy poprzez odbicie powrotne w kierunku pojazdu, wiązki światła wysyłanej przez reflektory pojazdu. Świeżo wykonane oznakowanie jest nimi posypywane pod ciśnieniem lub grawitacyjnie. W tablicy 5 zestawiono wymagania stawiane kulkom szklanym do posypywania.</w:t>
      </w:r>
    </w:p>
    <w:p w14:paraId="546E18C1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sz w:val="20"/>
        </w:rPr>
      </w:pPr>
      <w:r>
        <w:rPr>
          <w:sz w:val="20"/>
        </w:rPr>
        <w:t>Tablica 5. Wymagane właściwości kulek szklanych do posypywania. Metody badań według PN-EN 1423:2012 [3].</w:t>
      </w:r>
    </w:p>
    <w:tbl>
      <w:tblPr>
        <w:tblStyle w:val="7"/>
        <w:tblW w:w="8649" w:type="dxa"/>
        <w:tblInd w:w="113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569"/>
        <w:gridCol w:w="4961"/>
        <w:gridCol w:w="1134"/>
        <w:gridCol w:w="1985"/>
      </w:tblGrid>
      <w:tr w14:paraId="21E1EB87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  <w:tblHeader/>
        </w:trPr>
        <w:tc>
          <w:tcPr>
            <w:tcW w:w="569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6829E090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>
              <w:rPr>
                <w:sz w:val="20"/>
              </w:rPr>
              <w:t>Lp.</w:t>
            </w:r>
          </w:p>
        </w:tc>
        <w:tc>
          <w:tcPr>
            <w:tcW w:w="4961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58A84E63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62C8083F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Jednostki</w:t>
            </w:r>
          </w:p>
        </w:tc>
        <w:tc>
          <w:tcPr>
            <w:tcW w:w="1985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7FCF6A5C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Wymagania</w:t>
            </w:r>
          </w:p>
        </w:tc>
      </w:tr>
      <w:tr w14:paraId="799899F0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84" w:hRule="atLeast"/>
        </w:trPr>
        <w:tc>
          <w:tcPr>
            <w:tcW w:w="569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</w:tcPr>
          <w:p w14:paraId="1454446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961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</w:tcPr>
          <w:p w14:paraId="7696CEA9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załamania światła n (klasa A)</w:t>
            </w:r>
          </w:p>
        </w:tc>
        <w:tc>
          <w:tcPr>
            <w:tcW w:w="1134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40FF5FE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985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8A50F02">
            <w:pPr>
              <w:numPr>
                <w:ilvl w:val="12"/>
                <w:numId w:val="0"/>
              </w:numPr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≥ 1,50</w:t>
            </w:r>
          </w:p>
        </w:tc>
      </w:tr>
      <w:tr w14:paraId="141978E8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0" w:hRule="atLeast"/>
        </w:trPr>
        <w:tc>
          <w:tcPr>
            <w:tcW w:w="569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4FF2946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961" w:type="dxa"/>
            <w:tcBorders>
              <w:top w:val="single" w:color="auto" w:sz="4" w:space="0"/>
              <w:left w:val="nil"/>
              <w:bottom w:val="single" w:color="auto" w:sz="6" w:space="0"/>
              <w:right w:val="nil"/>
            </w:tcBorders>
          </w:tcPr>
          <w:p w14:paraId="0D99A57D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Odporność na wodę, kwas solny, chlorek wapnia, siarczek sodowy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16DA80C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9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63BD76C">
            <w:pPr>
              <w:numPr>
                <w:ilvl w:val="12"/>
                <w:numId w:val="0"/>
              </w:numPr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bez zmian na pow. brak ściemnienia</w:t>
            </w:r>
          </w:p>
        </w:tc>
      </w:tr>
      <w:tr w14:paraId="009DC753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0" w:hRule="atLeast"/>
        </w:trPr>
        <w:tc>
          <w:tcPr>
            <w:tcW w:w="56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489C799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4961" w:type="dxa"/>
            <w:tcBorders>
              <w:top w:val="single" w:color="auto" w:sz="6" w:space="0"/>
              <w:left w:val="nil"/>
              <w:bottom w:val="single" w:color="auto" w:sz="6" w:space="0"/>
              <w:right w:val="nil"/>
            </w:tcBorders>
          </w:tcPr>
          <w:p w14:paraId="0E9B9BBD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Zawartość kulek zdefektowanych</w:t>
            </w:r>
          </w:p>
          <w:p w14:paraId="7BE02565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Zawartość ziaren i cząstek obcych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4449F6C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%</w:t>
            </w:r>
          </w:p>
          <w:p w14:paraId="51DBE12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%</w:t>
            </w:r>
          </w:p>
        </w:tc>
        <w:tc>
          <w:tcPr>
            <w:tcW w:w="19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272EA3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≤ 20</w:t>
            </w:r>
          </w:p>
          <w:p w14:paraId="40CC432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≤ 3</w:t>
            </w:r>
          </w:p>
        </w:tc>
      </w:tr>
      <w:tr w14:paraId="40844788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0" w:hRule="atLeast"/>
        </w:trPr>
        <w:tc>
          <w:tcPr>
            <w:tcW w:w="56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40B30009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4</w:t>
            </w:r>
          </w:p>
        </w:tc>
        <w:tc>
          <w:tcPr>
            <w:tcW w:w="4961" w:type="dxa"/>
            <w:tcBorders>
              <w:top w:val="single" w:color="auto" w:sz="6" w:space="0"/>
              <w:left w:val="nil"/>
              <w:bottom w:val="single" w:color="auto" w:sz="6" w:space="0"/>
              <w:right w:val="nil"/>
            </w:tcBorders>
          </w:tcPr>
          <w:p w14:paraId="3272F8D4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Obróbka powierzchniowa 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1D02EEB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%</w:t>
            </w:r>
          </w:p>
        </w:tc>
        <w:tc>
          <w:tcPr>
            <w:tcW w:w="19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4E744B93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bCs/>
                <w:sz w:val="20"/>
              </w:rPr>
              <w:t>≥ 80</w:t>
            </w:r>
          </w:p>
        </w:tc>
      </w:tr>
      <w:tr w14:paraId="43BDC032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  <w:trHeight w:val="20" w:hRule="atLeast"/>
        </w:trPr>
        <w:tc>
          <w:tcPr>
            <w:tcW w:w="56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849044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4961" w:type="dxa"/>
            <w:tcBorders>
              <w:top w:val="single" w:color="auto" w:sz="6" w:space="0"/>
              <w:left w:val="nil"/>
              <w:bottom w:val="single" w:color="auto" w:sz="6" w:space="0"/>
              <w:right w:val="nil"/>
            </w:tcBorders>
          </w:tcPr>
          <w:p w14:paraId="13A67CC1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Uziarnienie: pozostaje na sicie</w:t>
            </w:r>
          </w:p>
          <w:p w14:paraId="02899210">
            <w:pPr>
              <w:numPr>
                <w:ilvl w:val="0"/>
                <w:numId w:val="4"/>
              </w:numPr>
              <w:rPr>
                <w:sz w:val="20"/>
              </w:rPr>
            </w:pPr>
            <w:r>
              <w:rPr>
                <w:sz w:val="20"/>
              </w:rPr>
              <w:t>górnym granicznym</w:t>
            </w:r>
          </w:p>
          <w:p w14:paraId="53AAA01C">
            <w:pPr>
              <w:numPr>
                <w:ilvl w:val="0"/>
                <w:numId w:val="4"/>
              </w:numPr>
              <w:rPr>
                <w:sz w:val="20"/>
              </w:rPr>
            </w:pPr>
            <w:r>
              <w:rPr>
                <w:sz w:val="20"/>
              </w:rPr>
              <w:t>górnym nominalnym</w:t>
            </w:r>
          </w:p>
          <w:p w14:paraId="3EBAC085">
            <w:pPr>
              <w:numPr>
                <w:ilvl w:val="0"/>
                <w:numId w:val="4"/>
              </w:numPr>
              <w:rPr>
                <w:sz w:val="20"/>
              </w:rPr>
            </w:pPr>
            <w:r>
              <w:rPr>
                <w:sz w:val="20"/>
              </w:rPr>
              <w:t>pośrednim</w:t>
            </w:r>
          </w:p>
          <w:p w14:paraId="3AA84008">
            <w:pPr>
              <w:numPr>
                <w:ilvl w:val="0"/>
                <w:numId w:val="4"/>
              </w:numPr>
              <w:rPr>
                <w:sz w:val="20"/>
              </w:rPr>
            </w:pPr>
            <w:r>
              <w:rPr>
                <w:sz w:val="20"/>
              </w:rPr>
              <w:t>dolnym nominalnym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324FA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B94136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% (m/m)</w:t>
            </w:r>
          </w:p>
          <w:p w14:paraId="7B5D107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DEB4DF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5B5DE3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</w:tc>
        <w:tc>
          <w:tcPr>
            <w:tcW w:w="19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E863C4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162B4D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od 0 do 2</w:t>
            </w:r>
          </w:p>
          <w:p w14:paraId="0FB18CF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od 0 do 10</w:t>
            </w:r>
          </w:p>
          <w:p w14:paraId="6BBFD23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od N1 do N2*</w:t>
            </w:r>
          </w:p>
          <w:p w14:paraId="40BE32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od 95 do 100</w:t>
            </w:r>
          </w:p>
        </w:tc>
      </w:tr>
      <w:tr w14:paraId="1C69D74B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0" w:hRule="atLeast"/>
        </w:trPr>
        <w:tc>
          <w:tcPr>
            <w:tcW w:w="56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07D310C5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961" w:type="dxa"/>
            <w:tcBorders>
              <w:top w:val="single" w:color="auto" w:sz="6" w:space="0"/>
              <w:left w:val="nil"/>
              <w:bottom w:val="single" w:color="auto" w:sz="6" w:space="0"/>
              <w:right w:val="nil"/>
            </w:tcBorders>
          </w:tcPr>
          <w:p w14:paraId="7110F817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Zawartość metali ciężkich: arsenu, ołowiu i antymonu (klasa 2)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4FE9CDB5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ppm</w:t>
            </w:r>
          </w:p>
        </w:tc>
        <w:tc>
          <w:tcPr>
            <w:tcW w:w="19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BEFA4AE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A3"/>
            </w:r>
            <w:r>
              <w:rPr>
                <w:sz w:val="20"/>
              </w:rPr>
              <w:t xml:space="preserve"> 200</w:t>
            </w:r>
          </w:p>
        </w:tc>
      </w:tr>
    </w:tbl>
    <w:p w14:paraId="30575974">
      <w:pPr>
        <w:numPr>
          <w:ilvl w:val="12"/>
          <w:numId w:val="0"/>
        </w:numPr>
        <w:spacing w:before="60"/>
        <w:rPr>
          <w:sz w:val="20"/>
        </w:rPr>
      </w:pPr>
      <w:r>
        <w:rPr>
          <w:sz w:val="20"/>
        </w:rPr>
        <w:t xml:space="preserve">* kolejne sita pośrednie muszą spełniać warunek </w:t>
      </w:r>
      <w:r>
        <w:rPr>
          <w:iCs/>
          <w:sz w:val="20"/>
        </w:rPr>
        <w:t>N2 - N1</w:t>
      </w:r>
      <w:r>
        <w:rPr>
          <w:i/>
          <w:iCs/>
          <w:sz w:val="20"/>
        </w:rPr>
        <w:t xml:space="preserve"> </w:t>
      </w:r>
      <w:r>
        <w:rPr>
          <w:sz w:val="20"/>
        </w:rPr>
        <w:t>≤ 40 % (m/m)</w:t>
      </w:r>
    </w:p>
    <w:p w14:paraId="567167E3">
      <w:pPr>
        <w:numPr>
          <w:ilvl w:val="12"/>
          <w:numId w:val="0"/>
        </w:num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Kulki szklane łącznie z farbą lub masą stanowią system oznakowania (zestaw) i są nierozłącznym składnikiem oznakowań odblaskowych.</w:t>
      </w:r>
    </w:p>
    <w:p w14:paraId="04A05A94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Właściwości kulek szklanych są określone w krajowej deklaracji właściwości użytkowych i odpowiednich specyfikacjach technicznych [3].</w:t>
      </w:r>
    </w:p>
    <w:p w14:paraId="1FD59F70">
      <w:pPr>
        <w:numPr>
          <w:ilvl w:val="12"/>
          <w:numId w:val="0"/>
        </w:numPr>
        <w:spacing w:before="120" w:after="120"/>
        <w:rPr>
          <w:sz w:val="20"/>
        </w:rPr>
      </w:pPr>
      <w:r>
        <w:rPr>
          <w:b/>
          <w:sz w:val="20"/>
        </w:rPr>
        <w:t>2.9.2.</w:t>
      </w:r>
      <w:r>
        <w:rPr>
          <w:sz w:val="20"/>
        </w:rPr>
        <w:t xml:space="preserve"> Materiał uszorstniający</w:t>
      </w:r>
    </w:p>
    <w:p w14:paraId="4533AE46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Materiał uszorstniający</w:t>
      </w:r>
      <w:r>
        <w:rPr>
          <w:i/>
          <w:sz w:val="20"/>
        </w:rPr>
        <w:t xml:space="preserve"> </w:t>
      </w:r>
      <w:r>
        <w:rPr>
          <w:sz w:val="20"/>
        </w:rPr>
        <w:t xml:space="preserve">oznakowanie powinien składać się z naturalnego lub sztucznego twardego kruszywa (np. krystobalitu), stosowanego w celu zapewnienia oznakowaniu odpowiedniej szorstkości (właściwości antypoślizgowych). Materiał uszorstniający nie może zawierać więcej niż 1% cząstek mniejszych niż 90 </w:t>
      </w:r>
      <w:r>
        <w:rPr>
          <w:sz w:val="20"/>
        </w:rPr>
        <w:sym w:font="Symbol" w:char="F06D"/>
      </w:r>
      <w:r>
        <w:rPr>
          <w:sz w:val="20"/>
        </w:rPr>
        <w:t xml:space="preserve">m. Potrzeba stosowania materiału uszorstniającego powinna być określona w ST. Konieczność jego użycia zachodzi w przypadku potrzeby uzyskania wskaźnika szorstkości oznakowania  SRT </w:t>
      </w:r>
      <w:r>
        <w:rPr>
          <w:sz w:val="20"/>
        </w:rPr>
        <w:sym w:font="Symbol" w:char="F0B3"/>
      </w:r>
      <w:r>
        <w:rPr>
          <w:sz w:val="20"/>
        </w:rPr>
        <w:t xml:space="preserve"> 50. Materiał uszorstniający stosowany jest w mieszaninie z kulkami szklanymi zazwyczaj w dodatku 25% (m/m). Materiał uszorstniający (kruszywo przeciwpoślizgowe) oraz mieszanina kulek szklanych z materiałem uszorstniającym powinny odpowiadać wymaganiom określonym w tablicy 6.</w:t>
      </w:r>
    </w:p>
    <w:p w14:paraId="04B80E62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sz w:val="20"/>
        </w:rPr>
      </w:pPr>
      <w:r>
        <w:rPr>
          <w:sz w:val="20"/>
        </w:rPr>
        <w:t>Tablica 6. Wymagane właściwości kruszyw antypoślizgowych do posypywania. Metody badań według PN-EN 1423:2012 [3].</w:t>
      </w:r>
    </w:p>
    <w:tbl>
      <w:tblPr>
        <w:tblStyle w:val="7"/>
        <w:tblW w:w="8647" w:type="dxa"/>
        <w:tblInd w:w="113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567"/>
        <w:gridCol w:w="4962"/>
        <w:gridCol w:w="1134"/>
        <w:gridCol w:w="1984"/>
      </w:tblGrid>
      <w:tr w14:paraId="462FBC58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none" w:color="auto" w:sz="0" w:space="0"/>
            <w:insideV w:val="none" w:color="auto" w:sz="0" w:space="0"/>
          </w:tblBorders>
        </w:tblPrEx>
        <w:trPr>
          <w:tblHeader/>
        </w:trPr>
        <w:tc>
          <w:tcPr>
            <w:tcW w:w="567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00C72557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>
              <w:rPr>
                <w:sz w:val="20"/>
              </w:rPr>
              <w:t>Lp.</w:t>
            </w:r>
          </w:p>
        </w:tc>
        <w:tc>
          <w:tcPr>
            <w:tcW w:w="4962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1D73CE40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79ED8D7E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Jednostki</w:t>
            </w:r>
          </w:p>
        </w:tc>
        <w:tc>
          <w:tcPr>
            <w:tcW w:w="1984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43CD98CC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Wymagania</w:t>
            </w:r>
          </w:p>
        </w:tc>
      </w:tr>
      <w:tr w14:paraId="4E459D28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567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</w:tcPr>
          <w:p w14:paraId="3587614F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962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</w:tcPr>
          <w:p w14:paraId="4CC7E8E9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>
              <w:rPr>
                <w:sz w:val="20"/>
              </w:rPr>
              <w:t>Wartość pH</w:t>
            </w:r>
          </w:p>
        </w:tc>
        <w:tc>
          <w:tcPr>
            <w:tcW w:w="1134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FEDEADD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pH</w:t>
            </w:r>
          </w:p>
        </w:tc>
        <w:tc>
          <w:tcPr>
            <w:tcW w:w="1984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3649C92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od 5 do 11</w:t>
            </w:r>
          </w:p>
        </w:tc>
      </w:tr>
      <w:tr w14:paraId="785F2517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0" w:hRule="atLeast"/>
        </w:trPr>
        <w:tc>
          <w:tcPr>
            <w:tcW w:w="5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E7A430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962" w:type="dxa"/>
            <w:tcBorders>
              <w:top w:val="single" w:color="auto" w:sz="6" w:space="0"/>
              <w:left w:val="nil"/>
              <w:bottom w:val="single" w:color="auto" w:sz="6" w:space="0"/>
              <w:right w:val="nil"/>
            </w:tcBorders>
          </w:tcPr>
          <w:p w14:paraId="28091546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>
              <w:rPr>
                <w:sz w:val="20"/>
              </w:rPr>
              <w:t>Wskaźnik łamliwości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1EF3DEC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EA787D0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≤ 9,5</w:t>
            </w:r>
          </w:p>
        </w:tc>
      </w:tr>
      <w:tr w14:paraId="7F5D4E9A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0" w:hRule="atLeast"/>
        </w:trPr>
        <w:tc>
          <w:tcPr>
            <w:tcW w:w="567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0C23582E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4962" w:type="dxa"/>
            <w:tcBorders>
              <w:top w:val="single" w:color="auto" w:sz="4" w:space="0"/>
              <w:left w:val="nil"/>
              <w:bottom w:val="single" w:color="auto" w:sz="6" w:space="0"/>
              <w:right w:val="nil"/>
            </w:tcBorders>
          </w:tcPr>
          <w:p w14:paraId="11A1CD4D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Współczynnik luminancji </w:t>
            </w:r>
            <w:r>
              <w:rPr>
                <w:sz w:val="20"/>
              </w:rPr>
              <w:sym w:font="Symbol" w:char="F062"/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1FE7ACC3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05EA5E2C">
            <w:pPr>
              <w:numPr>
                <w:ilvl w:val="12"/>
                <w:numId w:val="0"/>
              </w:numPr>
              <w:spacing w:before="60" w:after="6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&gt; 0,70</w:t>
            </w:r>
          </w:p>
        </w:tc>
      </w:tr>
      <w:tr w14:paraId="256CEC6C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0" w:hRule="atLeast"/>
        </w:trPr>
        <w:tc>
          <w:tcPr>
            <w:tcW w:w="5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A2DB7BC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4962" w:type="dxa"/>
            <w:tcBorders>
              <w:top w:val="single" w:color="auto" w:sz="6" w:space="0"/>
              <w:left w:val="nil"/>
              <w:bottom w:val="single" w:color="auto" w:sz="6" w:space="0"/>
              <w:right w:val="nil"/>
            </w:tcBorders>
          </w:tcPr>
          <w:p w14:paraId="7BA5164D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Współrzędne chromatyczności x i y 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100D7D47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F99F965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w tablicy 9</w:t>
            </w:r>
          </w:p>
        </w:tc>
      </w:tr>
      <w:tr w14:paraId="54634DFA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713" w:hRule="atLeast"/>
        </w:trPr>
        <w:tc>
          <w:tcPr>
            <w:tcW w:w="5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1BA204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4962" w:type="dxa"/>
            <w:tcBorders>
              <w:top w:val="single" w:color="auto" w:sz="6" w:space="0"/>
              <w:left w:val="nil"/>
              <w:bottom w:val="single" w:color="auto" w:sz="6" w:space="0"/>
              <w:right w:val="nil"/>
            </w:tcBorders>
          </w:tcPr>
          <w:p w14:paraId="3023C237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Uziarnienie: pozostaje na sicie</w:t>
            </w:r>
          </w:p>
          <w:p w14:paraId="0069F446">
            <w:pPr>
              <w:numPr>
                <w:ilvl w:val="0"/>
                <w:numId w:val="5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górnym granicznym</w:t>
            </w:r>
          </w:p>
          <w:p w14:paraId="71815C0C">
            <w:pPr>
              <w:numPr>
                <w:ilvl w:val="0"/>
                <w:numId w:val="5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górnym nominalnym</w:t>
            </w:r>
          </w:p>
          <w:p w14:paraId="4F445AA5">
            <w:pPr>
              <w:numPr>
                <w:ilvl w:val="0"/>
                <w:numId w:val="5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pośrednim</w:t>
            </w:r>
          </w:p>
          <w:p w14:paraId="02894A6C">
            <w:pPr>
              <w:numPr>
                <w:ilvl w:val="0"/>
                <w:numId w:val="5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dolnym nominalnym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F9EA853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35361212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% (m/m)</w:t>
            </w:r>
          </w:p>
          <w:p w14:paraId="20396742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29673AC9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0779A0AA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</w:tc>
        <w:tc>
          <w:tcPr>
            <w:tcW w:w="19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45728C3E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765C1BDC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od 0 do 2</w:t>
            </w:r>
          </w:p>
          <w:p w14:paraId="366E4C7D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od 0 do 10</w:t>
            </w:r>
          </w:p>
          <w:p w14:paraId="10DB071F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od N1 do N2*</w:t>
            </w:r>
          </w:p>
          <w:p w14:paraId="7CE4D04B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od 95 do 100</w:t>
            </w:r>
          </w:p>
        </w:tc>
      </w:tr>
    </w:tbl>
    <w:p w14:paraId="34203CA1">
      <w:pPr>
        <w:numPr>
          <w:ilvl w:val="12"/>
          <w:numId w:val="0"/>
        </w:numPr>
        <w:spacing w:before="60"/>
        <w:rPr>
          <w:sz w:val="20"/>
        </w:rPr>
      </w:pPr>
      <w:r>
        <w:rPr>
          <w:sz w:val="20"/>
        </w:rPr>
        <w:t xml:space="preserve">* kolejne sita pośrednie muszą spełniać warunek </w:t>
      </w:r>
      <w:r>
        <w:rPr>
          <w:i/>
          <w:iCs/>
          <w:sz w:val="20"/>
        </w:rPr>
        <w:t xml:space="preserve">N2 - N1 </w:t>
      </w:r>
      <w:r>
        <w:rPr>
          <w:sz w:val="20"/>
        </w:rPr>
        <w:t>≤ 40% (m/m)</w:t>
      </w:r>
    </w:p>
    <w:p w14:paraId="0A9A5EDD">
      <w:pPr>
        <w:pStyle w:val="3"/>
        <w:rPr>
          <w:sz w:val="20"/>
        </w:rPr>
      </w:pPr>
      <w:r>
        <w:rPr>
          <w:sz w:val="20"/>
        </w:rPr>
        <w:t>2.10. Wymagania wobec materiałów ze względu na ochronę warunków pracy i środowiska</w:t>
      </w:r>
    </w:p>
    <w:p w14:paraId="1B748211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Materiały stosowane do znakowania nawierzchni nie powinny zawierać substancji zagrażających zdrowiu ludzi i powodujących skażenie środowiska. Jeśli jednak zawierają, należy stosować się do zapisów zawartych w karcie charakterystyki wyrobu i ogólnych przepisach bhp.</w:t>
      </w:r>
    </w:p>
    <w:p w14:paraId="545F8FA2">
      <w:pPr>
        <w:pStyle w:val="3"/>
        <w:rPr>
          <w:sz w:val="20"/>
        </w:rPr>
      </w:pPr>
      <w:r>
        <w:rPr>
          <w:sz w:val="20"/>
        </w:rPr>
        <w:t>2.11. Przechowywanie i składowanie materiałów</w:t>
      </w:r>
    </w:p>
    <w:p w14:paraId="4F7EA59B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Materiały do oznakowania cienko- i grubowarstwowego nawierzchni powinny zachować stałość swoich właściwości chemicznych i fizykochemicznych przez okres co najmniej 6 miesięcy składowania w warunkach określonych przez producenta.</w:t>
      </w:r>
    </w:p>
    <w:p w14:paraId="2E0DBE39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Materiały do poziomego oznakowania dróg należy przechowywać w magazynach odpowiadających zaleceniom producenta, zwłaszcza zabezpieczających je od napromieniowania słonecznego, opadów i w temperaturze, dla:</w:t>
      </w:r>
    </w:p>
    <w:p w14:paraId="3D754E7A">
      <w:pPr>
        <w:numPr>
          <w:ilvl w:val="0"/>
          <w:numId w:val="6"/>
        </w:numPr>
        <w:rPr>
          <w:sz w:val="20"/>
        </w:rPr>
      </w:pPr>
      <w:r>
        <w:rPr>
          <w:sz w:val="20"/>
        </w:rPr>
        <w:t>farb wodorozcieńczalnych od 5°C do 35°C,</w:t>
      </w:r>
    </w:p>
    <w:p w14:paraId="2B16D04B">
      <w:pPr>
        <w:numPr>
          <w:ilvl w:val="0"/>
          <w:numId w:val="6"/>
        </w:numPr>
        <w:rPr>
          <w:sz w:val="20"/>
        </w:rPr>
      </w:pPr>
      <w:r>
        <w:rPr>
          <w:sz w:val="20"/>
        </w:rPr>
        <w:t>farb rozpuszczalnikowych od -5°C do 25°C,</w:t>
      </w:r>
    </w:p>
    <w:p w14:paraId="2473CA03">
      <w:pPr>
        <w:numPr>
          <w:ilvl w:val="0"/>
          <w:numId w:val="6"/>
        </w:numPr>
        <w:ind w:left="284" w:hanging="284"/>
        <w:rPr>
          <w:sz w:val="20"/>
        </w:rPr>
      </w:pPr>
      <w:r>
        <w:rPr>
          <w:sz w:val="20"/>
        </w:rPr>
        <w:t>pozostałych materiałów - poniżej 35°C.</w:t>
      </w:r>
    </w:p>
    <w:p w14:paraId="05C6DC58">
      <w:pPr>
        <w:pStyle w:val="2"/>
        <w:rPr>
          <w:sz w:val="20"/>
        </w:rPr>
      </w:pPr>
      <w:r>
        <w:rPr>
          <w:sz w:val="20"/>
        </w:rPr>
        <w:t>3. Sprzęt</w:t>
      </w:r>
      <w:bookmarkEnd w:id="11"/>
    </w:p>
    <w:p w14:paraId="536D3BB0">
      <w:pPr>
        <w:pStyle w:val="3"/>
        <w:numPr>
          <w:ilvl w:val="12"/>
          <w:numId w:val="0"/>
        </w:numPr>
        <w:rPr>
          <w:sz w:val="20"/>
        </w:rPr>
      </w:pPr>
      <w:bookmarkStart w:id="12" w:name="_Toc344981396"/>
      <w:r>
        <w:rPr>
          <w:sz w:val="20"/>
        </w:rPr>
        <w:t>3.1. Ogólne wymagania dotyczące sprzętu</w:t>
      </w:r>
    </w:p>
    <w:p w14:paraId="73877571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Ogólne wymagania dotyczące sprzętu podano w OST  D-M-00.00.00 „Wymagania ogólne” pkt. 3.</w:t>
      </w:r>
    </w:p>
    <w:p w14:paraId="26C811F8">
      <w:pPr>
        <w:pStyle w:val="3"/>
        <w:rPr>
          <w:sz w:val="20"/>
        </w:rPr>
      </w:pPr>
      <w:r>
        <w:rPr>
          <w:sz w:val="20"/>
        </w:rPr>
        <w:t>3.2. Sprzęt do wykonania oznakowania poziomego</w:t>
      </w:r>
    </w:p>
    <w:p w14:paraId="783D2028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Wykonawca przystępujący do wykonania oznakowania poziomego, w zależności od zakresu robót, powinien wykazać się możliwością korzystania z następującego sprzętu, zaakceptowanego przez Inżyniera:</w:t>
      </w:r>
    </w:p>
    <w:p w14:paraId="170A5B56">
      <w:pPr>
        <w:numPr>
          <w:ilvl w:val="0"/>
          <w:numId w:val="7"/>
        </w:numPr>
        <w:rPr>
          <w:sz w:val="20"/>
        </w:rPr>
      </w:pPr>
      <w:r>
        <w:rPr>
          <w:sz w:val="20"/>
        </w:rPr>
        <w:t>szczotek mechanicznych (zaleca się stosowanie szczotek wyposażonych w urządzenia odpylające) oraz szczotek ręcznych,</w:t>
      </w:r>
    </w:p>
    <w:p w14:paraId="51978A0A">
      <w:pPr>
        <w:numPr>
          <w:ilvl w:val="0"/>
          <w:numId w:val="7"/>
        </w:numPr>
        <w:rPr>
          <w:sz w:val="20"/>
        </w:rPr>
      </w:pPr>
      <w:r>
        <w:rPr>
          <w:sz w:val="20"/>
        </w:rPr>
        <w:t>frezarek,</w:t>
      </w:r>
    </w:p>
    <w:p w14:paraId="4CA337BA">
      <w:pPr>
        <w:numPr>
          <w:ilvl w:val="0"/>
          <w:numId w:val="7"/>
        </w:numPr>
        <w:rPr>
          <w:sz w:val="20"/>
        </w:rPr>
      </w:pPr>
      <w:r>
        <w:rPr>
          <w:sz w:val="20"/>
        </w:rPr>
        <w:t>sprężarek,</w:t>
      </w:r>
    </w:p>
    <w:p w14:paraId="44BD1A9D">
      <w:pPr>
        <w:numPr>
          <w:ilvl w:val="0"/>
          <w:numId w:val="7"/>
        </w:numPr>
        <w:rPr>
          <w:sz w:val="20"/>
        </w:rPr>
      </w:pPr>
      <w:r>
        <w:rPr>
          <w:sz w:val="20"/>
        </w:rPr>
        <w:t>malowarek liniowych,</w:t>
      </w:r>
    </w:p>
    <w:p w14:paraId="468EC09D">
      <w:pPr>
        <w:numPr>
          <w:ilvl w:val="0"/>
          <w:numId w:val="7"/>
        </w:numPr>
        <w:rPr>
          <w:sz w:val="20"/>
        </w:rPr>
      </w:pPr>
      <w:r>
        <w:rPr>
          <w:sz w:val="20"/>
        </w:rPr>
        <w:t>malowarek ręcznych,</w:t>
      </w:r>
    </w:p>
    <w:p w14:paraId="2FAFB928">
      <w:pPr>
        <w:numPr>
          <w:ilvl w:val="0"/>
          <w:numId w:val="7"/>
        </w:numPr>
        <w:rPr>
          <w:sz w:val="20"/>
        </w:rPr>
      </w:pPr>
      <w:r>
        <w:rPr>
          <w:sz w:val="20"/>
        </w:rPr>
        <w:t>układarek mas termoplastycznych i chemoutwardzalnych,</w:t>
      </w:r>
    </w:p>
    <w:p w14:paraId="62C1269D">
      <w:pPr>
        <w:numPr>
          <w:ilvl w:val="0"/>
          <w:numId w:val="7"/>
        </w:numPr>
        <w:rPr>
          <w:sz w:val="20"/>
        </w:rPr>
      </w:pPr>
      <w:r>
        <w:rPr>
          <w:sz w:val="20"/>
        </w:rPr>
        <w:t>wyklejarek do taśm,</w:t>
      </w:r>
    </w:p>
    <w:p w14:paraId="0809D03E">
      <w:pPr>
        <w:numPr>
          <w:ilvl w:val="0"/>
          <w:numId w:val="7"/>
        </w:numPr>
        <w:ind w:left="284" w:hanging="284"/>
        <w:rPr>
          <w:sz w:val="20"/>
        </w:rPr>
      </w:pPr>
      <w:r>
        <w:rPr>
          <w:sz w:val="20"/>
        </w:rPr>
        <w:t>sprzętu do badań określonego w ST,</w:t>
      </w:r>
    </w:p>
    <w:p w14:paraId="2C36F9AB">
      <w:pPr>
        <w:numPr>
          <w:ilvl w:val="0"/>
          <w:numId w:val="7"/>
        </w:numPr>
        <w:ind w:left="284" w:hanging="284"/>
        <w:rPr>
          <w:sz w:val="20"/>
        </w:rPr>
      </w:pPr>
      <w:r>
        <w:rPr>
          <w:sz w:val="20"/>
        </w:rPr>
        <w:t>urządzeń bezpieczeństwa ruchu do oznakowania i zabezpieczenia robót,</w:t>
      </w:r>
    </w:p>
    <w:p w14:paraId="4F7BFD4C">
      <w:pPr>
        <w:numPr>
          <w:ilvl w:val="0"/>
          <w:numId w:val="7"/>
        </w:numPr>
        <w:ind w:left="284" w:hanging="284"/>
        <w:rPr>
          <w:sz w:val="20"/>
        </w:rPr>
      </w:pPr>
      <w:r>
        <w:rPr>
          <w:sz w:val="20"/>
        </w:rPr>
        <w:t>wiertnic (dotyczy PEO),</w:t>
      </w:r>
    </w:p>
    <w:p w14:paraId="54A818F5">
      <w:pPr>
        <w:numPr>
          <w:ilvl w:val="0"/>
          <w:numId w:val="7"/>
        </w:numPr>
        <w:ind w:left="284" w:hanging="284"/>
        <w:rPr>
          <w:sz w:val="20"/>
        </w:rPr>
      </w:pPr>
      <w:r>
        <w:rPr>
          <w:sz w:val="20"/>
        </w:rPr>
        <w:t>sprzętu geodezyjnego do przedznakowania,</w:t>
      </w:r>
    </w:p>
    <w:p w14:paraId="66B41236">
      <w:pPr>
        <w:numPr>
          <w:ilvl w:val="0"/>
          <w:numId w:val="7"/>
        </w:numPr>
        <w:ind w:left="284" w:hanging="284"/>
        <w:rPr>
          <w:sz w:val="20"/>
        </w:rPr>
      </w:pPr>
      <w:r>
        <w:rPr>
          <w:sz w:val="20"/>
        </w:rPr>
        <w:t>szablonów do symboli i napisów,</w:t>
      </w:r>
    </w:p>
    <w:p w14:paraId="62FDAD24">
      <w:pPr>
        <w:numPr>
          <w:ilvl w:val="0"/>
          <w:numId w:val="7"/>
        </w:numPr>
        <w:ind w:left="284" w:hanging="284"/>
        <w:rPr>
          <w:sz w:val="20"/>
        </w:rPr>
      </w:pPr>
      <w:r>
        <w:rPr>
          <w:sz w:val="20"/>
        </w:rPr>
        <w:t>palników do wtapiania oznakowania z prefabrykowanej masy termoplastycznej.</w:t>
      </w:r>
    </w:p>
    <w:p w14:paraId="591232AF">
      <w:pPr>
        <w:numPr>
          <w:ilvl w:val="12"/>
          <w:numId w:val="0"/>
        </w:numPr>
        <w:ind w:firstLine="709"/>
        <w:rPr>
          <w:sz w:val="20"/>
        </w:rPr>
      </w:pPr>
      <w:r>
        <w:rPr>
          <w:sz w:val="20"/>
        </w:rPr>
        <w:t>Wykonawca powinien zapewnić odpowiednią jakość, ilość i wydajność malowarek lub układarek proporcjonalną do wielkości i czasu wykonania całego zakresu robót.</w:t>
      </w:r>
    </w:p>
    <w:p w14:paraId="029F3DA1">
      <w:pPr>
        <w:pStyle w:val="2"/>
        <w:rPr>
          <w:sz w:val="20"/>
        </w:rPr>
      </w:pPr>
      <w:r>
        <w:rPr>
          <w:sz w:val="20"/>
        </w:rPr>
        <w:t>4. Transport</w:t>
      </w:r>
      <w:bookmarkEnd w:id="12"/>
    </w:p>
    <w:p w14:paraId="3A2BB7C8">
      <w:pPr>
        <w:pStyle w:val="3"/>
        <w:numPr>
          <w:ilvl w:val="12"/>
          <w:numId w:val="0"/>
        </w:numPr>
        <w:rPr>
          <w:sz w:val="20"/>
        </w:rPr>
      </w:pPr>
      <w:bookmarkStart w:id="13" w:name="_Toc344981397"/>
      <w:r>
        <w:rPr>
          <w:sz w:val="20"/>
        </w:rPr>
        <w:t>4.1. Ogólne wymagania dotyczące transportu</w:t>
      </w:r>
    </w:p>
    <w:p w14:paraId="473C52CF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Ogólne wymagania dotyczące transportu podano w OST D-M-00.00.00 „Wymagania ogólne” pkt 4. </w:t>
      </w:r>
      <w:r>
        <w:rPr>
          <w:sz w:val="20"/>
        </w:rPr>
        <w:tab/>
      </w:r>
      <w:r>
        <w:rPr>
          <w:sz w:val="20"/>
        </w:rPr>
        <w:t>Materiały do znakowania drogi, spełniające wymagania podane w punkcie 2, powinny być dostarczone w oryginalnych opakowaniach handlowych i stosowane zgodnie z zaleceniami ST, producenta oraz wymaganiami znajdującymi się w aprobacie technicznej lub krajowej ocenie technicznej.</w:t>
      </w:r>
    </w:p>
    <w:p w14:paraId="73377463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4.2. Przewóz materiałów do poziomego znakowania dróg</w:t>
      </w:r>
    </w:p>
    <w:p w14:paraId="59CECA87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Materiały do poziomego znakowania dróg należy przewozić w opakowaniach zapewniających szczelność, bezpieczny transport i zachowanie wymaganych właściwości materiałów. Pojemniki powinny być oznakowane zgodnie z normą PN-O-79252 [6]. W przypadku  materiałów niebezpiecznych opakowania powinny być oznakowane zgodnie z rozporządzeniem Ministra Zdrowia w sprawie oznakowania opakowań substancji niebezpiecznych[18]. </w:t>
      </w:r>
    </w:p>
    <w:p w14:paraId="5B59C6DA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Farby rozpuszczalnikowe, rozpuszczalniki palne oraz farby i masy chemoutwardzalne należy transportować zgodnie z postanowieniami umowy międzynarodowej ADR [20] dla transportu drogowego materiałów palnych, klasy 3, oraz szczegółowymi zaleceniami zawartymi w karcie charakterystyki wyrobu sporządzonej przez producenta. Wyroby, wyżej wymienione, nie posiadające karty charakterystyki nie powinny być dopuszczone do transportu.</w:t>
      </w:r>
    </w:p>
    <w:p w14:paraId="627DEEB9">
      <w:pPr>
        <w:numPr>
          <w:ilvl w:val="12"/>
          <w:numId w:val="0"/>
        </w:numPr>
        <w:ind w:firstLine="709"/>
        <w:rPr>
          <w:sz w:val="20"/>
        </w:rPr>
      </w:pPr>
      <w:r>
        <w:rPr>
          <w:sz w:val="20"/>
        </w:rPr>
        <w:t xml:space="preserve">Pozostałe materiały do znakowania poziomego należy przewozić krytymi środkami transportowymi, chroniąc opakowania przed uszkodzeniem mechanicznym, zgodnie </w:t>
      </w:r>
    </w:p>
    <w:p w14:paraId="07B0EFF2">
      <w:pPr>
        <w:numPr>
          <w:ilvl w:val="12"/>
          <w:numId w:val="0"/>
        </w:numPr>
        <w:rPr>
          <w:sz w:val="20"/>
        </w:rPr>
      </w:pPr>
      <w:r>
        <w:rPr>
          <w:sz w:val="20"/>
        </w:rPr>
        <w:t>z PN-C-81400:1989 [7] oraz zgodnie z prawem przewozowym [21].</w:t>
      </w:r>
    </w:p>
    <w:p w14:paraId="1B0A31F5">
      <w:pPr>
        <w:pStyle w:val="2"/>
        <w:rPr>
          <w:sz w:val="20"/>
        </w:rPr>
      </w:pPr>
      <w:r>
        <w:rPr>
          <w:sz w:val="20"/>
        </w:rPr>
        <w:t>5. Wykonanie robót</w:t>
      </w:r>
      <w:bookmarkEnd w:id="13"/>
    </w:p>
    <w:p w14:paraId="7A229B52">
      <w:pPr>
        <w:pStyle w:val="3"/>
        <w:numPr>
          <w:ilvl w:val="12"/>
          <w:numId w:val="0"/>
        </w:numPr>
        <w:rPr>
          <w:sz w:val="20"/>
        </w:rPr>
      </w:pPr>
      <w:bookmarkStart w:id="14" w:name="_Toc344981398"/>
      <w:r>
        <w:rPr>
          <w:sz w:val="20"/>
        </w:rPr>
        <w:t>5.1. Ogólne zasady wykonania robót</w:t>
      </w:r>
    </w:p>
    <w:p w14:paraId="39047FB1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Ogólne zasady wykonania robót podano w OST D-M-00.00.00 „Wymagania ogólne” pkt 5. Nowe i odnowione nawierzchnie dróg przed otwarciem do ruchu musza być oznakowane zgodnie z dokumentacją projektowa lub ST. </w:t>
      </w:r>
    </w:p>
    <w:p w14:paraId="7E8FC193">
      <w:pPr>
        <w:numPr>
          <w:ilvl w:val="12"/>
          <w:numId w:val="0"/>
        </w:numPr>
        <w:ind w:firstLine="709"/>
        <w:rPr>
          <w:sz w:val="20"/>
        </w:rPr>
      </w:pPr>
      <w:r>
        <w:rPr>
          <w:sz w:val="20"/>
        </w:rPr>
        <w:t>Wykonanie oznakowania poziomego, zarówno cienkowarstwowego jak i grubowarstwowego, zależy od warunków stosowania. W ich zakres wchodzą rodzaj i stan nawierzchni drogi, temperatura nawierzchni i powietrza, wilgotność względna powietrza, zalecana grubość powłoki i sprzęt do wykonania aplikacji. Przy wykonywaniu nowego oznakowania poziomego, spowodowanego zmianami organizacji ruchu, należy dokładnie usunąć zbędne stare oznakowanie.</w:t>
      </w:r>
    </w:p>
    <w:p w14:paraId="2EE92E43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5.2. Warunki atmosferyczne</w:t>
      </w:r>
    </w:p>
    <w:p w14:paraId="602EA67C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W czasie wykonywania oznakowania temperatura nawierzchni i powietrza powinna wynosić co najmniej 5°C, a wilgotność względna powietrza powinna być zgodna z zaleceniami producenta lub wynosić co najwyżej 85%. Szczególnie podczas prac wykonywanych w nocy należy zwrócić uwagę, czy nie został przekroczony punkt rosy. Wartość punktu rosy odczytuje się z tablicy 7. Przekroczenie punktu rosy obliguje Wykonawcę do zastosowania osuszania nawierzchni malowanej lub przerwania robót. </w:t>
      </w:r>
    </w:p>
    <w:p w14:paraId="1D4580C4">
      <w:pPr>
        <w:numPr>
          <w:ilvl w:val="12"/>
          <w:numId w:val="0"/>
        </w:numPr>
        <w:rPr>
          <w:sz w:val="20"/>
        </w:rPr>
      </w:pPr>
    </w:p>
    <w:p w14:paraId="31329593">
      <w:pPr>
        <w:numPr>
          <w:ilvl w:val="12"/>
          <w:numId w:val="0"/>
        </w:numPr>
        <w:rPr>
          <w:sz w:val="20"/>
        </w:rPr>
      </w:pPr>
    </w:p>
    <w:p w14:paraId="2B4C4CDE">
      <w:pPr>
        <w:numPr>
          <w:ilvl w:val="12"/>
          <w:numId w:val="0"/>
        </w:numPr>
        <w:spacing w:before="120" w:after="120"/>
        <w:rPr>
          <w:sz w:val="20"/>
        </w:rPr>
      </w:pPr>
      <w:r>
        <w:rPr>
          <w:sz w:val="20"/>
        </w:rPr>
        <w:t>Tablica 7. Oznaczenie punktu rosy</w:t>
      </w:r>
    </w:p>
    <w:tbl>
      <w:tblPr>
        <w:tblStyle w:val="7"/>
        <w:tblW w:w="8789" w:type="dxa"/>
        <w:tblInd w:w="12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29" w:type="dxa"/>
          <w:bottom w:w="0" w:type="dxa"/>
          <w:right w:w="129" w:type="dxa"/>
        </w:tblCellMar>
      </w:tblPr>
      <w:tblGrid>
        <w:gridCol w:w="1026"/>
        <w:gridCol w:w="797"/>
        <w:gridCol w:w="906"/>
        <w:gridCol w:w="906"/>
        <w:gridCol w:w="906"/>
        <w:gridCol w:w="906"/>
        <w:gridCol w:w="906"/>
        <w:gridCol w:w="735"/>
        <w:gridCol w:w="850"/>
        <w:gridCol w:w="851"/>
      </w:tblGrid>
      <w:tr w14:paraId="6C787C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29" w:type="dxa"/>
            <w:bottom w:w="0" w:type="dxa"/>
            <w:right w:w="129" w:type="dxa"/>
          </w:tblCellMar>
        </w:tblPrEx>
        <w:trPr>
          <w:tblHeader/>
        </w:trPr>
        <w:tc>
          <w:tcPr>
            <w:tcW w:w="1026" w:type="dxa"/>
            <w:tcBorders>
              <w:bottom w:val="single" w:color="auto" w:sz="4" w:space="0"/>
            </w:tcBorders>
            <w:vAlign w:val="center"/>
          </w:tcPr>
          <w:p w14:paraId="02E2B34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bCs/>
                <w:sz w:val="20"/>
              </w:rPr>
              <w:t>Temp</w:t>
            </w:r>
            <w:r>
              <w:rPr>
                <w:sz w:val="20"/>
              </w:rPr>
              <w:t>.</w:t>
            </w:r>
          </w:p>
          <w:p w14:paraId="5EFDF45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powie-trza, °C</w:t>
            </w:r>
          </w:p>
        </w:tc>
        <w:tc>
          <w:tcPr>
            <w:tcW w:w="7763" w:type="dxa"/>
            <w:gridSpan w:val="9"/>
            <w:tcBorders>
              <w:bottom w:val="single" w:color="auto" w:sz="4" w:space="0"/>
            </w:tcBorders>
            <w:vAlign w:val="center"/>
          </w:tcPr>
          <w:p w14:paraId="19B4187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Względna wilgotność powietrza, %</w:t>
            </w:r>
          </w:p>
        </w:tc>
      </w:tr>
      <w:tr w14:paraId="300B3A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29" w:type="dxa"/>
            <w:bottom w:w="0" w:type="dxa"/>
            <w:right w:w="129" w:type="dxa"/>
          </w:tblCellMar>
        </w:tblPrEx>
        <w:trPr>
          <w:tblHeader/>
        </w:trPr>
        <w:tc>
          <w:tcPr>
            <w:tcW w:w="1026" w:type="dxa"/>
            <w:tcBorders>
              <w:bottom w:val="double" w:color="auto" w:sz="4" w:space="0"/>
            </w:tcBorders>
          </w:tcPr>
          <w:p w14:paraId="05466D42">
            <w:pPr>
              <w:numPr>
                <w:ilvl w:val="12"/>
                <w:numId w:val="0"/>
              </w:numPr>
              <w:rPr>
                <w:sz w:val="20"/>
              </w:rPr>
            </w:pPr>
          </w:p>
        </w:tc>
        <w:tc>
          <w:tcPr>
            <w:tcW w:w="797" w:type="dxa"/>
            <w:tcBorders>
              <w:bottom w:val="double" w:color="auto" w:sz="4" w:space="0"/>
            </w:tcBorders>
          </w:tcPr>
          <w:p w14:paraId="2C63F970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50%</w:t>
            </w:r>
          </w:p>
        </w:tc>
        <w:tc>
          <w:tcPr>
            <w:tcW w:w="906" w:type="dxa"/>
            <w:tcBorders>
              <w:bottom w:val="double" w:color="auto" w:sz="4" w:space="0"/>
            </w:tcBorders>
          </w:tcPr>
          <w:p w14:paraId="0EEC6A62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55%</w:t>
            </w:r>
          </w:p>
        </w:tc>
        <w:tc>
          <w:tcPr>
            <w:tcW w:w="906" w:type="dxa"/>
            <w:tcBorders>
              <w:bottom w:val="double" w:color="auto" w:sz="4" w:space="0"/>
            </w:tcBorders>
          </w:tcPr>
          <w:p w14:paraId="5E4F590D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60%</w:t>
            </w:r>
          </w:p>
        </w:tc>
        <w:tc>
          <w:tcPr>
            <w:tcW w:w="906" w:type="dxa"/>
            <w:tcBorders>
              <w:bottom w:val="double" w:color="auto" w:sz="4" w:space="0"/>
            </w:tcBorders>
          </w:tcPr>
          <w:p w14:paraId="5FD9F56A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65%</w:t>
            </w:r>
          </w:p>
        </w:tc>
        <w:tc>
          <w:tcPr>
            <w:tcW w:w="906" w:type="dxa"/>
            <w:tcBorders>
              <w:bottom w:val="double" w:color="auto" w:sz="4" w:space="0"/>
            </w:tcBorders>
          </w:tcPr>
          <w:p w14:paraId="1AFA6F55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70%</w:t>
            </w:r>
          </w:p>
        </w:tc>
        <w:tc>
          <w:tcPr>
            <w:tcW w:w="906" w:type="dxa"/>
            <w:tcBorders>
              <w:bottom w:val="double" w:color="auto" w:sz="4" w:space="0"/>
            </w:tcBorders>
          </w:tcPr>
          <w:p w14:paraId="078107E1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75%</w:t>
            </w:r>
          </w:p>
        </w:tc>
        <w:tc>
          <w:tcPr>
            <w:tcW w:w="735" w:type="dxa"/>
            <w:tcBorders>
              <w:bottom w:val="double" w:color="auto" w:sz="4" w:space="0"/>
            </w:tcBorders>
          </w:tcPr>
          <w:p w14:paraId="1E79F790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80%</w:t>
            </w:r>
          </w:p>
        </w:tc>
        <w:tc>
          <w:tcPr>
            <w:tcW w:w="850" w:type="dxa"/>
            <w:tcBorders>
              <w:bottom w:val="double" w:color="auto" w:sz="4" w:space="0"/>
            </w:tcBorders>
          </w:tcPr>
          <w:p w14:paraId="34C09B9B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85%</w:t>
            </w:r>
          </w:p>
        </w:tc>
        <w:tc>
          <w:tcPr>
            <w:tcW w:w="851" w:type="dxa"/>
            <w:tcBorders>
              <w:bottom w:val="double" w:color="auto" w:sz="4" w:space="0"/>
            </w:tcBorders>
          </w:tcPr>
          <w:p w14:paraId="2B1B70E6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90%</w:t>
            </w:r>
          </w:p>
        </w:tc>
      </w:tr>
      <w:tr w14:paraId="6B7F94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29" w:type="dxa"/>
            <w:bottom w:w="0" w:type="dxa"/>
            <w:right w:w="129" w:type="dxa"/>
          </w:tblCellMar>
        </w:tblPrEx>
        <w:tc>
          <w:tcPr>
            <w:tcW w:w="1026" w:type="dxa"/>
            <w:tcBorders>
              <w:top w:val="double" w:color="auto" w:sz="4" w:space="0"/>
            </w:tcBorders>
          </w:tcPr>
          <w:p w14:paraId="69D7D18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  <w:p w14:paraId="22CC204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  <w:p w14:paraId="515FFBE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  <w:p w14:paraId="6D7D24C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  <w:p w14:paraId="1BC661A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  <w:p w14:paraId="0ABB460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  <w:p w14:paraId="0161D59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  <w:p w14:paraId="4EB3E5A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  <w:p w14:paraId="080C47A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  <w:p w14:paraId="1BFCD170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14</w:t>
            </w:r>
          </w:p>
          <w:p w14:paraId="53B5CC50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15</w:t>
            </w:r>
          </w:p>
          <w:p w14:paraId="1DE118CC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16</w:t>
            </w:r>
          </w:p>
          <w:p w14:paraId="06182A24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17</w:t>
            </w:r>
          </w:p>
          <w:p w14:paraId="45EF1849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18</w:t>
            </w:r>
          </w:p>
          <w:p w14:paraId="6157BD80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19</w:t>
            </w:r>
          </w:p>
          <w:p w14:paraId="3167CBDF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20</w:t>
            </w:r>
          </w:p>
          <w:p w14:paraId="0ACFDE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21</w:t>
            </w:r>
          </w:p>
          <w:p w14:paraId="6FC29A26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22</w:t>
            </w:r>
          </w:p>
          <w:p w14:paraId="48176BDF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23</w:t>
            </w:r>
          </w:p>
          <w:p w14:paraId="6DA821F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24</w:t>
            </w:r>
          </w:p>
          <w:p w14:paraId="4F0498F9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25</w:t>
            </w:r>
          </w:p>
          <w:p w14:paraId="3265CD2E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26</w:t>
            </w:r>
          </w:p>
          <w:p w14:paraId="48E2EA0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27</w:t>
            </w:r>
          </w:p>
          <w:p w14:paraId="113CEDCB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28</w:t>
            </w:r>
          </w:p>
          <w:p w14:paraId="66145D8C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29</w:t>
            </w:r>
          </w:p>
          <w:p w14:paraId="34FEBA03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30</w:t>
            </w:r>
          </w:p>
        </w:tc>
        <w:tc>
          <w:tcPr>
            <w:tcW w:w="797" w:type="dxa"/>
            <w:tcBorders>
              <w:top w:val="double" w:color="auto" w:sz="4" w:space="0"/>
            </w:tcBorders>
          </w:tcPr>
          <w:p w14:paraId="59AA6868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-4,1</w:t>
            </w:r>
          </w:p>
          <w:p w14:paraId="1D9B2DCF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-3,2</w:t>
            </w:r>
          </w:p>
          <w:p w14:paraId="6C9AA04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-2,4</w:t>
            </w:r>
          </w:p>
          <w:p w14:paraId="77D8AEB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-1,6</w:t>
            </w:r>
          </w:p>
          <w:p w14:paraId="419B7AC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-0,8</w:t>
            </w:r>
          </w:p>
          <w:p w14:paraId="1D14B6B8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0,1</w:t>
            </w:r>
          </w:p>
          <w:p w14:paraId="0B79593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1,0</w:t>
            </w:r>
          </w:p>
          <w:p w14:paraId="6E46931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1,9</w:t>
            </w:r>
          </w:p>
          <w:p w14:paraId="568ECBE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2,8</w:t>
            </w:r>
          </w:p>
          <w:p w14:paraId="29AD234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3,7</w:t>
            </w:r>
          </w:p>
          <w:p w14:paraId="5C86478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4,7</w:t>
            </w:r>
          </w:p>
          <w:p w14:paraId="47CB081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5,6</w:t>
            </w:r>
          </w:p>
          <w:p w14:paraId="3D39B63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6,5</w:t>
            </w:r>
          </w:p>
          <w:p w14:paraId="7350473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7,4</w:t>
            </w:r>
          </w:p>
          <w:p w14:paraId="322C72BF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8,3</w:t>
            </w:r>
          </w:p>
          <w:p w14:paraId="707E660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9,3</w:t>
            </w:r>
          </w:p>
          <w:p w14:paraId="4C4AAD6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10,2</w:t>
            </w:r>
          </w:p>
          <w:p w14:paraId="4D57FB1B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11,1</w:t>
            </w:r>
          </w:p>
          <w:p w14:paraId="15F1E9E8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12,0</w:t>
            </w:r>
          </w:p>
          <w:p w14:paraId="4D7467A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12,9</w:t>
            </w:r>
          </w:p>
          <w:p w14:paraId="737CF369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13,8</w:t>
            </w:r>
          </w:p>
          <w:p w14:paraId="7F1B6E6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14,8</w:t>
            </w:r>
          </w:p>
          <w:p w14:paraId="4496591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15,7</w:t>
            </w:r>
          </w:p>
          <w:p w14:paraId="7277FE3D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16,6</w:t>
            </w:r>
          </w:p>
          <w:p w14:paraId="4949C89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17,5</w:t>
            </w:r>
          </w:p>
          <w:p w14:paraId="7909F3C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18,4</w:t>
            </w:r>
          </w:p>
        </w:tc>
        <w:tc>
          <w:tcPr>
            <w:tcW w:w="906" w:type="dxa"/>
            <w:tcBorders>
              <w:top w:val="double" w:color="auto" w:sz="4" w:space="0"/>
            </w:tcBorders>
          </w:tcPr>
          <w:p w14:paraId="338C4339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-2,9</w:t>
            </w:r>
          </w:p>
          <w:p w14:paraId="3DDE70A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-2,1</w:t>
            </w:r>
          </w:p>
          <w:p w14:paraId="2167923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-1,3</w:t>
            </w:r>
          </w:p>
          <w:p w14:paraId="1924566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-0,4</w:t>
            </w:r>
          </w:p>
          <w:p w14:paraId="399C18D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0,4</w:t>
            </w:r>
          </w:p>
          <w:p w14:paraId="21AAD1ED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1,3</w:t>
            </w:r>
          </w:p>
          <w:p w14:paraId="073DB7A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2,3</w:t>
            </w:r>
          </w:p>
          <w:p w14:paraId="2CAEDC7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3,2</w:t>
            </w:r>
          </w:p>
          <w:p w14:paraId="792DD95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4,2</w:t>
            </w:r>
          </w:p>
          <w:p w14:paraId="4DA16A1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5,1</w:t>
            </w:r>
          </w:p>
          <w:p w14:paraId="05D7016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6,1</w:t>
            </w:r>
          </w:p>
          <w:p w14:paraId="737500B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7,0</w:t>
            </w:r>
          </w:p>
          <w:p w14:paraId="69A6130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7,9</w:t>
            </w:r>
          </w:p>
          <w:p w14:paraId="36DC3F4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8,8</w:t>
            </w:r>
          </w:p>
          <w:p w14:paraId="3B9E228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9,7</w:t>
            </w:r>
          </w:p>
          <w:p w14:paraId="2764C9E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10,7</w:t>
            </w:r>
          </w:p>
          <w:p w14:paraId="48A697A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11,6</w:t>
            </w:r>
          </w:p>
          <w:p w14:paraId="4A03501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12,5</w:t>
            </w:r>
          </w:p>
          <w:p w14:paraId="25D4C4F8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13,5</w:t>
            </w:r>
          </w:p>
          <w:p w14:paraId="17E5262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14,4</w:t>
            </w:r>
          </w:p>
          <w:p w14:paraId="29C33B0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15,3</w:t>
            </w:r>
          </w:p>
          <w:p w14:paraId="132564A8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16,2</w:t>
            </w:r>
          </w:p>
          <w:p w14:paraId="242D7138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17,2</w:t>
            </w:r>
          </w:p>
          <w:p w14:paraId="26CA28B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18,1</w:t>
            </w:r>
          </w:p>
          <w:p w14:paraId="1FAA51B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19,1</w:t>
            </w:r>
          </w:p>
          <w:p w14:paraId="73F34AFE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20,0</w:t>
            </w:r>
          </w:p>
        </w:tc>
        <w:tc>
          <w:tcPr>
            <w:tcW w:w="906" w:type="dxa"/>
            <w:tcBorders>
              <w:top w:val="double" w:color="auto" w:sz="4" w:space="0"/>
            </w:tcBorders>
          </w:tcPr>
          <w:p w14:paraId="4297C8B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-1,8</w:t>
            </w:r>
          </w:p>
          <w:p w14:paraId="243555F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-1,0</w:t>
            </w:r>
          </w:p>
          <w:p w14:paraId="2646DFE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-0,2</w:t>
            </w:r>
          </w:p>
          <w:p w14:paraId="787E2A2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0,8</w:t>
            </w:r>
          </w:p>
          <w:p w14:paraId="03DF1DA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1,7</w:t>
            </w:r>
          </w:p>
          <w:p w14:paraId="683B774D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2,6</w:t>
            </w:r>
          </w:p>
          <w:p w14:paraId="3B4489EE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3,5</w:t>
            </w:r>
          </w:p>
          <w:p w14:paraId="6A82C88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4,5</w:t>
            </w:r>
          </w:p>
          <w:p w14:paraId="479D744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5,4</w:t>
            </w:r>
          </w:p>
          <w:p w14:paraId="4082C39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6,4</w:t>
            </w:r>
          </w:p>
          <w:p w14:paraId="22B0EEDB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7,3</w:t>
            </w:r>
          </w:p>
          <w:p w14:paraId="5F6A09B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8,3</w:t>
            </w:r>
          </w:p>
          <w:p w14:paraId="51CECCB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9,2</w:t>
            </w:r>
          </w:p>
          <w:p w14:paraId="3B685B9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10,2</w:t>
            </w:r>
          </w:p>
          <w:p w14:paraId="055836C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11,1</w:t>
            </w:r>
          </w:p>
          <w:p w14:paraId="37E36AE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12,0</w:t>
            </w:r>
          </w:p>
          <w:p w14:paraId="18238A4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12,9</w:t>
            </w:r>
          </w:p>
          <w:p w14:paraId="32E0A22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13,8</w:t>
            </w:r>
          </w:p>
          <w:p w14:paraId="093B40BE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14,8</w:t>
            </w:r>
          </w:p>
          <w:p w14:paraId="366FD10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15,7</w:t>
            </w:r>
          </w:p>
          <w:p w14:paraId="0A34AD1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16,7</w:t>
            </w:r>
          </w:p>
          <w:p w14:paraId="1AB4250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17,6</w:t>
            </w:r>
          </w:p>
          <w:p w14:paraId="3DE3A52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18,6</w:t>
            </w:r>
          </w:p>
          <w:p w14:paraId="47C25F1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19,5</w:t>
            </w:r>
          </w:p>
          <w:p w14:paraId="4A4C07B9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20,5</w:t>
            </w:r>
          </w:p>
          <w:p w14:paraId="0D12597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21,4</w:t>
            </w:r>
          </w:p>
        </w:tc>
        <w:tc>
          <w:tcPr>
            <w:tcW w:w="906" w:type="dxa"/>
            <w:tcBorders>
              <w:top w:val="double" w:color="auto" w:sz="4" w:space="0"/>
            </w:tcBorders>
          </w:tcPr>
          <w:p w14:paraId="081766F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-0,9</w:t>
            </w:r>
          </w:p>
          <w:p w14:paraId="1BBCAAC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-0,1</w:t>
            </w:r>
          </w:p>
          <w:p w14:paraId="461FD65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0,8</w:t>
            </w:r>
          </w:p>
          <w:p w14:paraId="74593F8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1,8</w:t>
            </w:r>
          </w:p>
          <w:p w14:paraId="1DF18C9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2,7</w:t>
            </w:r>
          </w:p>
          <w:p w14:paraId="3228AEE9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3,7</w:t>
            </w:r>
          </w:p>
          <w:p w14:paraId="207D01C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4,6</w:t>
            </w:r>
          </w:p>
          <w:p w14:paraId="21A76A1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5,6</w:t>
            </w:r>
          </w:p>
          <w:p w14:paraId="12FBC219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6,6</w:t>
            </w:r>
          </w:p>
          <w:p w14:paraId="5638415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7,5</w:t>
            </w:r>
          </w:p>
          <w:p w14:paraId="7E4B86E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8,5</w:t>
            </w:r>
          </w:p>
          <w:p w14:paraId="6341D86E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9,5</w:t>
            </w:r>
          </w:p>
          <w:p w14:paraId="15E47F19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10,4</w:t>
            </w:r>
          </w:p>
          <w:p w14:paraId="31E5525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11,4</w:t>
            </w:r>
          </w:p>
          <w:p w14:paraId="4710816E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12,3</w:t>
            </w:r>
          </w:p>
          <w:p w14:paraId="78877BA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13,3</w:t>
            </w:r>
          </w:p>
          <w:p w14:paraId="138513FF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14,2</w:t>
            </w:r>
          </w:p>
          <w:p w14:paraId="01E4F45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15,2</w:t>
            </w:r>
          </w:p>
          <w:p w14:paraId="1CB813F8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16,1</w:t>
            </w:r>
          </w:p>
          <w:p w14:paraId="23ABB12E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17,0</w:t>
            </w:r>
          </w:p>
          <w:p w14:paraId="22F36F1B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17,9</w:t>
            </w:r>
          </w:p>
          <w:p w14:paraId="38C978AE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18,8</w:t>
            </w:r>
          </w:p>
          <w:p w14:paraId="3A324A5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19,8</w:t>
            </w:r>
          </w:p>
          <w:p w14:paraId="587ADDE9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20,8</w:t>
            </w:r>
          </w:p>
          <w:p w14:paraId="58E7190F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21,7</w:t>
            </w:r>
          </w:p>
          <w:p w14:paraId="2DD917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22,7</w:t>
            </w:r>
          </w:p>
        </w:tc>
        <w:tc>
          <w:tcPr>
            <w:tcW w:w="906" w:type="dxa"/>
            <w:tcBorders>
              <w:top w:val="double" w:color="auto" w:sz="4" w:space="0"/>
            </w:tcBorders>
          </w:tcPr>
          <w:p w14:paraId="5C03BBE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0,0</w:t>
            </w:r>
          </w:p>
          <w:p w14:paraId="75193A2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0,9</w:t>
            </w:r>
          </w:p>
          <w:p w14:paraId="1C0D618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1,8</w:t>
            </w:r>
          </w:p>
          <w:p w14:paraId="086FD0A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2,8</w:t>
            </w:r>
          </w:p>
          <w:p w14:paraId="5CF0B20F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3,8</w:t>
            </w:r>
          </w:p>
          <w:p w14:paraId="2924895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4,7</w:t>
            </w:r>
          </w:p>
          <w:p w14:paraId="0CCDCBA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5,6</w:t>
            </w:r>
          </w:p>
          <w:p w14:paraId="49A66DC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6,6</w:t>
            </w:r>
          </w:p>
          <w:p w14:paraId="171928F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7,6</w:t>
            </w:r>
          </w:p>
          <w:p w14:paraId="3FE430A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8,6</w:t>
            </w:r>
          </w:p>
          <w:p w14:paraId="06EF3A58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9,5</w:t>
            </w:r>
          </w:p>
          <w:p w14:paraId="321798E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10,5</w:t>
            </w:r>
          </w:p>
          <w:p w14:paraId="6CF39E8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11,5</w:t>
            </w:r>
          </w:p>
          <w:p w14:paraId="2E4AE9C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12,4</w:t>
            </w:r>
          </w:p>
          <w:p w14:paraId="264DF76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13,4</w:t>
            </w:r>
          </w:p>
          <w:p w14:paraId="60E4980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14,4</w:t>
            </w:r>
          </w:p>
          <w:p w14:paraId="2ED810EF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15,3</w:t>
            </w:r>
          </w:p>
          <w:p w14:paraId="5040A16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16,3</w:t>
            </w:r>
          </w:p>
          <w:p w14:paraId="02E2805E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17,2</w:t>
            </w:r>
          </w:p>
          <w:p w14:paraId="70EC36ED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18,2</w:t>
            </w:r>
          </w:p>
          <w:p w14:paraId="2A6F2569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19,1</w:t>
            </w:r>
          </w:p>
          <w:p w14:paraId="12A5810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20,1</w:t>
            </w:r>
          </w:p>
          <w:p w14:paraId="1D6B1F2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21,1</w:t>
            </w:r>
          </w:p>
          <w:p w14:paraId="23472C7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22,0</w:t>
            </w:r>
          </w:p>
          <w:p w14:paraId="49E17C0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22,9</w:t>
            </w:r>
          </w:p>
          <w:p w14:paraId="137195E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23,9</w:t>
            </w:r>
          </w:p>
        </w:tc>
        <w:tc>
          <w:tcPr>
            <w:tcW w:w="906" w:type="dxa"/>
            <w:tcBorders>
              <w:top w:val="double" w:color="auto" w:sz="4" w:space="0"/>
            </w:tcBorders>
          </w:tcPr>
          <w:p w14:paraId="44801A7D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0,9</w:t>
            </w:r>
          </w:p>
          <w:p w14:paraId="5B6E371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1,8</w:t>
            </w:r>
          </w:p>
          <w:p w14:paraId="50DCFB7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2,8</w:t>
            </w:r>
          </w:p>
          <w:p w14:paraId="3F50749D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3,8</w:t>
            </w:r>
          </w:p>
          <w:p w14:paraId="524BEE2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4,7</w:t>
            </w:r>
          </w:p>
          <w:p w14:paraId="0D75E37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5,7</w:t>
            </w:r>
          </w:p>
          <w:p w14:paraId="5DC785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6,7</w:t>
            </w:r>
          </w:p>
          <w:p w14:paraId="4A47F4E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7,7</w:t>
            </w:r>
          </w:p>
          <w:p w14:paraId="36E4F08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8,6</w:t>
            </w:r>
          </w:p>
          <w:p w14:paraId="0183F61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9,6</w:t>
            </w:r>
          </w:p>
          <w:p w14:paraId="60D5CE1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10,6</w:t>
            </w:r>
          </w:p>
          <w:p w14:paraId="445EEA0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11,6</w:t>
            </w:r>
          </w:p>
          <w:p w14:paraId="242317A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12,5</w:t>
            </w:r>
          </w:p>
          <w:p w14:paraId="63CCF94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13,5</w:t>
            </w:r>
          </w:p>
          <w:p w14:paraId="561FE0FE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14,5</w:t>
            </w:r>
          </w:p>
          <w:p w14:paraId="47EF9DC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15,4</w:t>
            </w:r>
          </w:p>
          <w:p w14:paraId="425F1AA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16,4</w:t>
            </w:r>
          </w:p>
          <w:p w14:paraId="412E2E5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17,4</w:t>
            </w:r>
          </w:p>
          <w:p w14:paraId="1F6F6E68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18,4</w:t>
            </w:r>
          </w:p>
          <w:p w14:paraId="49CF001F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19,3</w:t>
            </w:r>
          </w:p>
          <w:p w14:paraId="682A80F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20,3</w:t>
            </w:r>
          </w:p>
          <w:p w14:paraId="19448F58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21,2</w:t>
            </w:r>
          </w:p>
          <w:p w14:paraId="082CEFC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22,2</w:t>
            </w:r>
          </w:p>
          <w:p w14:paraId="1ECC73E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23,2</w:t>
            </w:r>
          </w:p>
          <w:p w14:paraId="599C166F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24,1</w:t>
            </w:r>
          </w:p>
          <w:p w14:paraId="3EF72198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25,1</w:t>
            </w:r>
          </w:p>
        </w:tc>
        <w:tc>
          <w:tcPr>
            <w:tcW w:w="735" w:type="dxa"/>
            <w:tcBorders>
              <w:top w:val="double" w:color="auto" w:sz="4" w:space="0"/>
            </w:tcBorders>
          </w:tcPr>
          <w:p w14:paraId="4536820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1,8</w:t>
            </w:r>
          </w:p>
          <w:p w14:paraId="3CC3362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2,8</w:t>
            </w:r>
          </w:p>
          <w:p w14:paraId="08E5307D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3,7</w:t>
            </w:r>
          </w:p>
          <w:p w14:paraId="0AE9E72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4,7</w:t>
            </w:r>
          </w:p>
          <w:p w14:paraId="7A8568F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5,7</w:t>
            </w:r>
          </w:p>
          <w:p w14:paraId="74619329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6,7</w:t>
            </w:r>
          </w:p>
          <w:p w14:paraId="175778FE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7,6</w:t>
            </w:r>
          </w:p>
          <w:p w14:paraId="460C852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8,6</w:t>
            </w:r>
          </w:p>
          <w:p w14:paraId="6277EAA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9,6</w:t>
            </w:r>
          </w:p>
          <w:p w14:paraId="04B2092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10,6</w:t>
            </w:r>
          </w:p>
          <w:p w14:paraId="5661570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11,5</w:t>
            </w:r>
          </w:p>
          <w:p w14:paraId="291EA34D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12,5</w:t>
            </w:r>
          </w:p>
          <w:p w14:paraId="67A7B61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13,5</w:t>
            </w:r>
          </w:p>
          <w:p w14:paraId="4BFA9ECF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14,5</w:t>
            </w:r>
          </w:p>
          <w:p w14:paraId="382D45C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15,5</w:t>
            </w:r>
          </w:p>
          <w:p w14:paraId="52A6D05D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16,4</w:t>
            </w:r>
          </w:p>
          <w:p w14:paraId="384F0AD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17,4</w:t>
            </w:r>
          </w:p>
          <w:p w14:paraId="2AACE22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18,4</w:t>
            </w:r>
          </w:p>
          <w:p w14:paraId="340AA02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19,4</w:t>
            </w:r>
          </w:p>
          <w:p w14:paraId="6051E39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20,3</w:t>
            </w:r>
          </w:p>
          <w:p w14:paraId="4C21595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21,3</w:t>
            </w:r>
          </w:p>
          <w:p w14:paraId="585CAC8F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22,3</w:t>
            </w:r>
          </w:p>
          <w:p w14:paraId="60F43BC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23,2</w:t>
            </w:r>
          </w:p>
          <w:p w14:paraId="3AD3008F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24,2</w:t>
            </w:r>
          </w:p>
          <w:p w14:paraId="74D47CC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25,2</w:t>
            </w:r>
          </w:p>
          <w:p w14:paraId="48F5D71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26,2</w:t>
            </w:r>
          </w:p>
        </w:tc>
        <w:tc>
          <w:tcPr>
            <w:tcW w:w="850" w:type="dxa"/>
            <w:tcBorders>
              <w:top w:val="double" w:color="auto" w:sz="4" w:space="0"/>
            </w:tcBorders>
          </w:tcPr>
          <w:p w14:paraId="698F3DDE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2,7</w:t>
            </w:r>
          </w:p>
          <w:p w14:paraId="546639FB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3,7</w:t>
            </w:r>
          </w:p>
          <w:p w14:paraId="45E1AE0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4,6</w:t>
            </w:r>
          </w:p>
          <w:p w14:paraId="1169CDD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5,6</w:t>
            </w:r>
          </w:p>
          <w:p w14:paraId="6CBEF53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6,6</w:t>
            </w:r>
          </w:p>
          <w:p w14:paraId="53EF0C2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7,6</w:t>
            </w:r>
          </w:p>
          <w:p w14:paraId="5F9AE929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8,6</w:t>
            </w:r>
          </w:p>
          <w:p w14:paraId="2909BB8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9,6</w:t>
            </w:r>
          </w:p>
          <w:p w14:paraId="1278EF5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10,6</w:t>
            </w:r>
          </w:p>
          <w:p w14:paraId="13D21B6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11,5</w:t>
            </w:r>
          </w:p>
          <w:p w14:paraId="12C19DB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12,5</w:t>
            </w:r>
          </w:p>
          <w:p w14:paraId="61015A4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13,5</w:t>
            </w:r>
          </w:p>
          <w:p w14:paraId="1ECBC0D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14,5</w:t>
            </w:r>
          </w:p>
          <w:p w14:paraId="0EBBF78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15,4</w:t>
            </w:r>
          </w:p>
          <w:p w14:paraId="4485334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16,4</w:t>
            </w:r>
          </w:p>
          <w:p w14:paraId="4A4C077B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17,4</w:t>
            </w:r>
          </w:p>
          <w:p w14:paraId="3ED206C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18,4</w:t>
            </w:r>
          </w:p>
          <w:p w14:paraId="6E8C844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19,4</w:t>
            </w:r>
          </w:p>
          <w:p w14:paraId="4FFEF7E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20,3</w:t>
            </w:r>
          </w:p>
          <w:p w14:paraId="33CFC8EE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21,3</w:t>
            </w:r>
          </w:p>
          <w:p w14:paraId="7772268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22,3</w:t>
            </w:r>
          </w:p>
          <w:p w14:paraId="053CA7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23,3</w:t>
            </w:r>
          </w:p>
          <w:p w14:paraId="60D74D3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24,3</w:t>
            </w:r>
          </w:p>
          <w:p w14:paraId="17B14F4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25,2</w:t>
            </w:r>
          </w:p>
          <w:p w14:paraId="4F62102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26,2</w:t>
            </w:r>
          </w:p>
          <w:p w14:paraId="7C74FCF1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27,2</w:t>
            </w:r>
          </w:p>
        </w:tc>
        <w:tc>
          <w:tcPr>
            <w:tcW w:w="851" w:type="dxa"/>
            <w:tcBorders>
              <w:top w:val="double" w:color="auto" w:sz="4" w:space="0"/>
            </w:tcBorders>
          </w:tcPr>
          <w:p w14:paraId="6537689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3,6</w:t>
            </w:r>
          </w:p>
          <w:p w14:paraId="13F69E7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4,5</w:t>
            </w:r>
          </w:p>
          <w:p w14:paraId="5662FD6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5,5</w:t>
            </w:r>
          </w:p>
          <w:p w14:paraId="1D6B425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6,5</w:t>
            </w:r>
          </w:p>
          <w:p w14:paraId="4AA512C2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7,5</w:t>
            </w:r>
          </w:p>
          <w:p w14:paraId="7AAB3C2D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8,4</w:t>
            </w:r>
          </w:p>
          <w:p w14:paraId="063F473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9,4</w:t>
            </w:r>
          </w:p>
          <w:p w14:paraId="1578049F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10,4</w:t>
            </w:r>
          </w:p>
          <w:p w14:paraId="38573105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11,4</w:t>
            </w:r>
          </w:p>
          <w:p w14:paraId="768D7818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12,4</w:t>
            </w:r>
          </w:p>
          <w:p w14:paraId="7921AFB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13,4</w:t>
            </w:r>
          </w:p>
          <w:p w14:paraId="5BFA3C39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14,4</w:t>
            </w:r>
          </w:p>
          <w:p w14:paraId="0BBACF1A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15,3</w:t>
            </w:r>
          </w:p>
          <w:p w14:paraId="63842220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16,3</w:t>
            </w:r>
          </w:p>
          <w:p w14:paraId="6BCC2B6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17,3</w:t>
            </w:r>
          </w:p>
          <w:p w14:paraId="544AA96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18,3</w:t>
            </w:r>
          </w:p>
          <w:p w14:paraId="4C467CD8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19,3</w:t>
            </w:r>
          </w:p>
          <w:p w14:paraId="14C4BE79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20,3</w:t>
            </w:r>
          </w:p>
          <w:p w14:paraId="21057299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21,3</w:t>
            </w:r>
          </w:p>
          <w:p w14:paraId="348FE1DE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22,3</w:t>
            </w:r>
          </w:p>
          <w:p w14:paraId="599F377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23,2</w:t>
            </w:r>
          </w:p>
          <w:p w14:paraId="61A4991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24,2</w:t>
            </w:r>
          </w:p>
          <w:p w14:paraId="6A4D29AB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25,2</w:t>
            </w:r>
          </w:p>
          <w:p w14:paraId="1369CBD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26,2</w:t>
            </w:r>
          </w:p>
          <w:p w14:paraId="4FB0DB97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27,2</w:t>
            </w:r>
          </w:p>
          <w:p w14:paraId="1B85A0DB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28,2</w:t>
            </w:r>
          </w:p>
        </w:tc>
      </w:tr>
    </w:tbl>
    <w:p w14:paraId="40EBEB28">
      <w:pPr>
        <w:numPr>
          <w:ilvl w:val="12"/>
          <w:numId w:val="0"/>
        </w:numPr>
        <w:rPr>
          <w:sz w:val="20"/>
          <w:lang w:val="en-US"/>
        </w:rPr>
      </w:pPr>
    </w:p>
    <w:p w14:paraId="72814EB8">
      <w:pPr>
        <w:numPr>
          <w:ilvl w:val="12"/>
          <w:numId w:val="0"/>
        </w:numPr>
        <w:rPr>
          <w:sz w:val="20"/>
        </w:rPr>
      </w:pPr>
      <w:r>
        <w:rPr>
          <w:sz w:val="20"/>
        </w:rPr>
        <w:t>Przykład: W temperaturze 20°C i względnej wilgotności powietrza 60%, punkt rosy odczytany z tablicy 7 wynosi 12°C.</w:t>
      </w:r>
    </w:p>
    <w:p w14:paraId="02A309DA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5.3. Jednorodność nawierzchni znakowanej</w:t>
      </w:r>
    </w:p>
    <w:p w14:paraId="5F84A112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Poprawność wykonania oznakowania wymaga jednorodności nawierzchni znakowanej. Oceniona wizualnie nawierzchnia nie powinna zawierać powyżej 15% powierzchni z naprawami cząstkowymi, spękaniami, otwartymi złączami podłużnymi, przełomami, nierównościami. W przypadku większej powierzchni niejednorodnej zaleca się wykonanie automatycznej oceny wizualnej stanu powierzchni zgodnie z dokumentem „Diagnostyka stanu nawierzchni i jej elementów – wytyczne stosowania” (DSN) [22. Jeśli nawierzchnię odcinka drogi, na którym będzie wykonywane oznakowanie poziome, oceniono w klasie C, należy w ST określić dodatkowe wymagania wobec stosowanego materiału do oznakowania nawierzchni i wymagania wobec Wykonawcy. Jeśli w klasie D – należy skrócić lub zrezygnować z gwarancji.</w:t>
      </w:r>
    </w:p>
    <w:p w14:paraId="56415FA7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5.4. Przygotowanie podłoża do wykonania znakowania</w:t>
      </w:r>
    </w:p>
    <w:p w14:paraId="46877AF4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Przed wykonaniem oznakowania poziomego należy oczyścić powierzchnię nawierzchni malowanej z pyłu, kurzu, piasku, smarów, olejów i innych zanieczyszczeń, przy użyciu sprzętu wymienionego w ST i zaakceptowanego przez Inżyniera.</w:t>
      </w:r>
    </w:p>
    <w:p w14:paraId="18AD3A80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Powierzchnia nawierzchni przygotowana do wykonania oznakowania poziomego musi być czysta i sucha. Nie wolno prowadzić prac na nawierzchni mokrej czy w czasie deszczu. W przypadku wykonywania oznakowania na nawierzchni z betonu cementowego nawierzchnię należy przed znakowaniem powierzchniowo sfrezować i zagruntować.</w:t>
      </w:r>
    </w:p>
    <w:p w14:paraId="1763A5D9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5.5. Oznakowanie pomocnicze - przedznakowanie (trasowanie)</w:t>
      </w:r>
    </w:p>
    <w:p w14:paraId="3F29F6FD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 celu dokładnego wykonania poziomego oznakowania drogi, wyeliminowania odchyleń i błędów w istniejącym lub nowym oznakowaniu, można wykonać przedznakowanie, stosując się do ustaleń zawartych w dokumentacji projektowej, w </w:t>
      </w:r>
      <w:r>
        <w:rPr>
          <w:sz w:val="20"/>
          <w:shd w:val="clear" w:color="auto" w:fill="FFFFFF"/>
        </w:rPr>
        <w:t>załączniku nr 2 do rozporządzenia Ministra Infrastruktury [11], ST i wskazaniach Inżyniera.</w:t>
      </w:r>
    </w:p>
    <w:p w14:paraId="4BB402F7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Do wykonania przedznakowania można stosować nietrwałą farbę, np. farbę silnie rozcieńczoną rozpuszczalnikiem. Zaleca się wykonywanie przedznakowania w postaci cienkich linii lub kropek. Początek i koniec znakowania należy zaznaczyć małą kreską poprzeczną. Do trasowania strzałek, symboli, napisów praktyczne jest zastosowanie kredy.</w:t>
      </w:r>
    </w:p>
    <w:p w14:paraId="08B850F3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 przypadku odnawiania oznakowania drogi, gdy stare oznakowanie jest wystarczająco czytelne i zgodne z dokumentacją projektową, można przedznakowania nie wykonywać.</w:t>
      </w:r>
    </w:p>
    <w:p w14:paraId="757CE554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Wykonane przedznakowanie należy sprawdzić po wykonaniu pod względem zgodności z projektem, prostoliniowości linii i płynności na łukach.</w:t>
      </w:r>
    </w:p>
    <w:p w14:paraId="10C85D61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5.6. Wykonanie oznakowania nawierzchni drogi</w:t>
      </w:r>
    </w:p>
    <w:p w14:paraId="5257A7D1">
      <w:pPr>
        <w:numPr>
          <w:ilvl w:val="12"/>
          <w:numId w:val="0"/>
        </w:numPr>
        <w:spacing w:after="120"/>
        <w:rPr>
          <w:sz w:val="20"/>
        </w:rPr>
      </w:pPr>
      <w:r>
        <w:rPr>
          <w:b/>
          <w:sz w:val="20"/>
        </w:rPr>
        <w:t xml:space="preserve">5.6.1. </w:t>
      </w:r>
      <w:r>
        <w:rPr>
          <w:sz w:val="20"/>
        </w:rPr>
        <w:t>Wykonanie oznakowania drogi materiałami cienkowarstwowymi</w:t>
      </w:r>
    </w:p>
    <w:p w14:paraId="3B3B5EFA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Wykonanie znakowania powinno być zgodne z zaleceniami producenta materiałów, a w przypadku ich braku lub niepełnych danych - zgodne z poniższymi wskazaniami.</w:t>
      </w:r>
    </w:p>
    <w:p w14:paraId="57F81918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Farbę do znakowania cienkowarstwowego po otwarciu opakowania należy ujednorodnić w całej objętości. Przed lub w czasie napełniania zbiornika malowarki zaleca się przecedzić farbę przez sito 0,6 mm. Nie wolno stosować do malowania mechanicznego farby, w której osad na dnie opakowania nie daje się całkowicie wymieszać lub na jej powierzchni znajduje się kożuch. </w:t>
      </w:r>
    </w:p>
    <w:p w14:paraId="6A189777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Farbę należy nakładać równomierną warstwą o grubości ustalonej w ST, zachowując wymiary i ostrość krawędzi. Grubość nanoszonej warstwy zaleca się kontrolować przy pomocy grzebienia pomiarowego na płytce szklanej lub metalowej podkładanej na drodze malowarki. Ilość farby zużyta w czasie prac, określona przez średnie zużycie na metr kwadratowy nie może się różnić od ilości ustalonej, więcej niż o 20%. Temperatura powietrza powinna być w zakresie od 5°C do 40°C, a temperatura nawierzchni w zakresie od 5°C do 50°C przy wilgotności względnej powietrza poniżej 80% [23].</w:t>
      </w:r>
    </w:p>
    <w:p w14:paraId="678EB615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Wszystkie większe prace powinny być wykonane przy użyciu samojezdnych malowarek z automatycznym podziałem linii i posypywaniem kulkami szklanymi pod ciśnieniem z ew. materiałem uszorstniającym. W przypadku mniejszych prac, wielkość, wydajność i jakość sprzętu należy dostosować do zakresu i rozmiaru prac. Inżynier na wniosek Wykonawcy  zatwierdza decyzję dotyczącą rodzaju sprzętu i sposobu wykonania oznakowania.</w:t>
      </w:r>
    </w:p>
    <w:p w14:paraId="6209BBC9">
      <w:pPr>
        <w:numPr>
          <w:ilvl w:val="12"/>
          <w:numId w:val="0"/>
        </w:numPr>
        <w:spacing w:before="120"/>
        <w:rPr>
          <w:sz w:val="20"/>
        </w:rPr>
      </w:pPr>
      <w:r>
        <w:rPr>
          <w:b/>
          <w:sz w:val="20"/>
        </w:rPr>
        <w:t xml:space="preserve">5.6.2. </w:t>
      </w:r>
      <w:r>
        <w:rPr>
          <w:sz w:val="20"/>
        </w:rPr>
        <w:t>Wykonanie oznakowania drogi materiałami średnio i grubowarstwowymi</w:t>
      </w:r>
    </w:p>
    <w:p w14:paraId="3E0C1FF8">
      <w:pPr>
        <w:numPr>
          <w:ilvl w:val="12"/>
          <w:numId w:val="0"/>
        </w:num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Wykonanie oznakowania powinno być zgodne z zaleceniami producenta materiałów, a w przypadku ich braku lub niepełnych danych - zgodne z poniższymi wskazaniami. Materiały grubowarstwowe zaleca się stosować na nawierzchniach nowych lub odnowionych z warstwą ścieralną SMA.</w:t>
      </w:r>
    </w:p>
    <w:p w14:paraId="42DF2CF6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Materiał znakujący należy nakładać równomierną warstwą o grubości (lub w ilości) ustalonej w ST, zachowując wymiary i ostrość krawędzi. Grubość nanoszonej warstwy zaleca się kontrolować przy pomocy grzebienia pomiarowego na płytce metalowej, podkładanej na drodze malowarki. Ilość materiału zużyta w czasie prac, określona przez średnie zużycie na metr kwadratowy, nie może się różnić od ilości ustalonej, więcej niż o 20%.</w:t>
      </w:r>
    </w:p>
    <w:p w14:paraId="2D5C8EDD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W przypadku mas chemoutwardzalnych i termoplastycznych wszystkie większe prace (linie krawędziowe, segregacyjne na długich odcinkach dróg) powinny być wykonywane przy użyciu urządzeń samojezdnych z automatycznym podziałem linii i posypywaniem kulkami szklanymi pod ciśnieniem z ew. materiałem uszorstniającym. W przypadku mniejszych prac, wielkość, wydajność i jakość sprzętu należy dostosować do ich zakresu i rozmiaru. Inżynier na wniosek Wykonawcy zatwierdza decyzję dotyczącą rodzaju sprzętu i sposobu wykonania oznakowania. </w:t>
      </w:r>
    </w:p>
    <w:p w14:paraId="145AF9B0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 przypadku znakowania nawierzchni betonowej należy przed aplikacją usunąć warstwę powierzchniową betonu metodą frezowania, śrutowania lub waterblasting, aby zlikwidować pozostałości mleczka cementowego i uszorstnić powierzchnię. Po usunięciu warstwy powierzchniowej betonu, należy powierzchnię znakowaną umyć wodą pod ciśnieniem oraz zagruntować środkiem wskazanym przez producenta masy (podkład, grunt, primer) w ilości przez niego podanej.</w:t>
      </w:r>
    </w:p>
    <w:p w14:paraId="225A4B0F">
      <w:pPr>
        <w:numPr>
          <w:ilvl w:val="12"/>
          <w:numId w:val="0"/>
        </w:numPr>
        <w:rPr>
          <w:sz w:val="20"/>
        </w:rPr>
      </w:pPr>
    </w:p>
    <w:p w14:paraId="099B6BB2">
      <w:pPr>
        <w:numPr>
          <w:ilvl w:val="12"/>
          <w:numId w:val="0"/>
        </w:numPr>
        <w:rPr>
          <w:strike/>
          <w:sz w:val="20"/>
        </w:rPr>
      </w:pPr>
    </w:p>
    <w:p w14:paraId="012B6ECD">
      <w:pPr>
        <w:numPr>
          <w:ilvl w:val="12"/>
          <w:numId w:val="0"/>
        </w:numPr>
        <w:spacing w:before="120"/>
        <w:rPr>
          <w:sz w:val="20"/>
        </w:rPr>
      </w:pPr>
      <w:r>
        <w:rPr>
          <w:b/>
          <w:sz w:val="20"/>
        </w:rPr>
        <w:t xml:space="preserve">5.6.3. </w:t>
      </w:r>
      <w:r>
        <w:rPr>
          <w:sz w:val="20"/>
        </w:rPr>
        <w:t>Wykonanie oznakowania drogi punktowymi elementami odblaskowymi</w:t>
      </w:r>
    </w:p>
    <w:p w14:paraId="46BBE72C">
      <w:pPr>
        <w:numPr>
          <w:ilvl w:val="12"/>
          <w:numId w:val="0"/>
        </w:num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Wykonanie oznakowania powinno być zgodne z zaleceniami producenta materiałów, a w przypadku ich braku lub niepełnych danych - zgodne z poniższymi wskazaniami.</w:t>
      </w:r>
    </w:p>
    <w:p w14:paraId="7B26BF08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Wykonując oznakowanie punktowymi elementami odblaskowymi należy zwracać szczególną uwagę na staranne mocowanie elementów do podłoża, od czego zależy trwałość wykonanego oznakowania.</w:t>
      </w:r>
    </w:p>
    <w:p w14:paraId="3E797C7B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Nie wolno zmieniać ustalonego przez producenta rodzaju kleju z uwagi na możliwość uzyskania różnej jego przyczepności do nawierzchni i do materiałów, z których wykonano punktowe elementy odblaskowe.</w:t>
      </w:r>
    </w:p>
    <w:p w14:paraId="30755444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 przypadku znakowania nawierzchni betonowych należy zastosować podkład (primer) poprawiający przyczepność przyklejanych punktowych elementów odblaskowych do nawierzchni.</w:t>
      </w:r>
    </w:p>
    <w:p w14:paraId="358AC905">
      <w:pPr>
        <w:numPr>
          <w:ilvl w:val="12"/>
          <w:numId w:val="0"/>
        </w:numPr>
        <w:spacing w:before="120" w:after="120"/>
        <w:rPr>
          <w:sz w:val="20"/>
        </w:rPr>
      </w:pPr>
      <w:r>
        <w:rPr>
          <w:b/>
          <w:bCs/>
          <w:sz w:val="20"/>
        </w:rPr>
        <w:t>5.6.4.</w:t>
      </w:r>
      <w:r>
        <w:rPr>
          <w:sz w:val="20"/>
        </w:rPr>
        <w:t xml:space="preserve"> Wykonanie oznakowania tymczasowego</w:t>
      </w:r>
    </w:p>
    <w:p w14:paraId="64312BFF">
      <w:pPr>
        <w:pStyle w:val="11"/>
        <w:spacing w:line="240" w:lineRule="auto"/>
        <w:ind w:left="0" w:firstLine="709"/>
        <w:jc w:val="both"/>
        <w:rPr>
          <w:b w:val="0"/>
          <w:sz w:val="20"/>
        </w:rPr>
      </w:pPr>
      <w:r>
        <w:rPr>
          <w:b w:val="0"/>
          <w:sz w:val="20"/>
        </w:rPr>
        <w:t xml:space="preserve">Do wykonywania oznakowania tymczasowego barwy żółtej należy stosować materiały łatwe do usunięcia po zakończeniu okresu tymczasowości. Linie wyznaczające pasy ruchu zaleca się uzupełnić punktowymi elementami odblaskowymi z odbłyśnikami także barwy żółtej. </w:t>
      </w:r>
    </w:p>
    <w:p w14:paraId="11317A2A">
      <w:pPr>
        <w:ind w:firstLine="709"/>
        <w:rPr>
          <w:sz w:val="20"/>
        </w:rPr>
      </w:pPr>
      <w:r>
        <w:rPr>
          <w:sz w:val="20"/>
        </w:rPr>
        <w:t>Czasowe oznakowanie poziome powinno być wykonane z materiałów odblaskowych. Do jego wykonania należy stosować: farby, taśmy samoprzylepne lub punktowe elementy odblaskowe. Stosowanie farb dopuszcza się wyłącznie w takich przypadkach, gdy w wyniku przewidywanych robót nawierzchniowych oznakowanie to po ich zakończeniu będzie całkowicie niewidoczne, np. zostanie przykryte nową warstwą ścieralną nawierzchni.</w:t>
      </w:r>
    </w:p>
    <w:p w14:paraId="191CABC4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5.7. Usuwanie oznakowania poziomego</w:t>
      </w:r>
    </w:p>
    <w:p w14:paraId="668BB0AB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 przypadku konieczności usunięcia istniejącego oznakowania poziomego, czynność tę należy wykonać tak, aby w jak najmniejszym stopniu uszkodzić nawierzchnię.</w:t>
      </w:r>
    </w:p>
    <w:p w14:paraId="090BEA6F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Zaleca się wykonywać usuwanie oznakowania:</w:t>
      </w:r>
    </w:p>
    <w:p w14:paraId="0E974941">
      <w:pPr>
        <w:numPr>
          <w:ilvl w:val="0"/>
          <w:numId w:val="7"/>
        </w:numPr>
        <w:rPr>
          <w:sz w:val="20"/>
        </w:rPr>
      </w:pPr>
      <w:r>
        <w:rPr>
          <w:sz w:val="20"/>
        </w:rPr>
        <w:t>cienkowarstwowego, metodą: frezowania mechanicznego lub wodą pod wysokim ciśnieniem (waterblasting), piaskowania, śrutowania, trawienia, wypalania, zamalowania lub zaklejenia czarną taśmą.</w:t>
      </w:r>
    </w:p>
    <w:p w14:paraId="0704FC94">
      <w:pPr>
        <w:numPr>
          <w:ilvl w:val="0"/>
          <w:numId w:val="7"/>
        </w:numPr>
        <w:rPr>
          <w:sz w:val="20"/>
        </w:rPr>
      </w:pPr>
      <w:r>
        <w:rPr>
          <w:sz w:val="20"/>
        </w:rPr>
        <w:t>grubowarstwowego, metodą usuwania wodą pod wysokim ciśnieniem lub frezowania mechanicznego,</w:t>
      </w:r>
    </w:p>
    <w:p w14:paraId="07AA95AB">
      <w:pPr>
        <w:numPr>
          <w:ilvl w:val="0"/>
          <w:numId w:val="7"/>
        </w:numPr>
        <w:rPr>
          <w:sz w:val="20"/>
        </w:rPr>
      </w:pPr>
      <w:r>
        <w:rPr>
          <w:sz w:val="20"/>
        </w:rPr>
        <w:t>wykonanego punktowymi elementami odblaskowymi, prostymi narzędziami mechanicznymi.</w:t>
      </w:r>
    </w:p>
    <w:p w14:paraId="59DC0C52">
      <w:pPr>
        <w:numPr>
          <w:ilvl w:val="0"/>
          <w:numId w:val="7"/>
        </w:numPr>
        <w:rPr>
          <w:sz w:val="20"/>
        </w:rPr>
      </w:pPr>
      <w:r>
        <w:rPr>
          <w:sz w:val="20"/>
        </w:rPr>
        <w:t>usuwanie oznakowania na czas robót drogowych może być wykonane przez zamalowanie nietrwałą farbą barwy czarnej.</w:t>
      </w:r>
    </w:p>
    <w:p w14:paraId="4878F302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Środki zastosowane do usunięcia oznakowania nie mogą wpływać ujemnie na przyczepność nowego oznakowania do podłoża, na jego szorstkość, trwałość oraz na właściwości podłoża. </w:t>
      </w:r>
      <w:r>
        <w:rPr>
          <w:sz w:val="20"/>
        </w:rPr>
        <w:tab/>
      </w:r>
      <w:r>
        <w:rPr>
          <w:sz w:val="20"/>
        </w:rPr>
        <w:t>Materiały pozostałe po usunięciu oznakowania należy usunąć z drogi tak, aby nie zanieczyszczały środowiska, w miejsce zaakceptowane przez Inżyniera.</w:t>
      </w:r>
    </w:p>
    <w:p w14:paraId="04442743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5.8. Odnowa oznakowania poziomego</w:t>
      </w:r>
    </w:p>
    <w:p w14:paraId="1D0FC24E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Odnawianie oznakowania poziomego, wykonywanego w przypadku utraty wymagań jednej z właściwości, należy wykonać materiałem o sprawdzonej dobrej przyczepności do starej warstwy.</w:t>
      </w:r>
    </w:p>
    <w:p w14:paraId="17B0F044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Jako zasadę można przyjąć, że oznakowanie wykonane farbami akrylowymi, należy odnawiać także farbami akrylowymi, oznakowania grubowarstwowe wykonane masami termoplastycznymi – natryskiwaną cienką warstwą masą termoplastycznej lub farbą wodorozcieńczalną zalecaną przez producenta masy, oznakowania wykonane masami chemoutwardzalnymi – farbami chemoutwardzalnymi, natryskiwanymi masami chemoutwardzalnymi (sprayplast) lub odpowiednimi akrylowymi farbami rozpuszczalnikowymi.</w:t>
      </w:r>
    </w:p>
    <w:p w14:paraId="2D4CB536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Ilość stosowanego do odnowienia materiału, należy dobrać w zależności od rodzaju i stanu oznakowania odnawianego, kierując się wskazówkami producenta materiału i zaleceniami Inżyniera.</w:t>
      </w:r>
    </w:p>
    <w:p w14:paraId="7FB3DDF6">
      <w:pPr>
        <w:pStyle w:val="2"/>
        <w:rPr>
          <w:sz w:val="20"/>
        </w:rPr>
      </w:pPr>
      <w:r>
        <w:rPr>
          <w:sz w:val="20"/>
        </w:rPr>
        <w:t>6. Kontrola jakości robót</w:t>
      </w:r>
      <w:bookmarkEnd w:id="14"/>
    </w:p>
    <w:p w14:paraId="4EED64C7">
      <w:pPr>
        <w:pStyle w:val="3"/>
        <w:numPr>
          <w:ilvl w:val="12"/>
          <w:numId w:val="0"/>
        </w:numPr>
        <w:rPr>
          <w:sz w:val="20"/>
        </w:rPr>
      </w:pPr>
      <w:bookmarkStart w:id="15" w:name="_Toc344981399"/>
      <w:r>
        <w:rPr>
          <w:sz w:val="20"/>
        </w:rPr>
        <w:t>6.1. Ogólne zasady kontroli jakości robót</w:t>
      </w:r>
    </w:p>
    <w:p w14:paraId="6174AF4E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Ogólne zasady kontroli jakości robót podano w OST   D-M-00.00.00 „Wymagania ogólne” pkt 6.</w:t>
      </w:r>
    </w:p>
    <w:p w14:paraId="401867BE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6.2. Badania przed przystąpieniem do robót</w:t>
      </w:r>
    </w:p>
    <w:p w14:paraId="732800DD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Przed przystąpieniem do robót Wykonawca powinien:</w:t>
      </w:r>
    </w:p>
    <w:p w14:paraId="3F5BFA47">
      <w:pPr>
        <w:numPr>
          <w:ilvl w:val="0"/>
          <w:numId w:val="7"/>
        </w:numPr>
        <w:rPr>
          <w:sz w:val="20"/>
        </w:rPr>
      </w:pPr>
      <w:r>
        <w:rPr>
          <w:sz w:val="20"/>
        </w:rPr>
        <w:t>uzyskać wymagane dokumenty, dopuszczające wyroby budowlane do obrotu i powszechnego stosowania (np. stwierdzenie o oznakowaniu materiału znakiem CE lub znakiem budowlanym, deklarację właściwości użytkowych, krajową deklarację właściwości użytkowych, ocenę techniczną, aprobatę techniczną, ew. badania materiałów wykonane przez dostawców itp.),</w:t>
      </w:r>
    </w:p>
    <w:p w14:paraId="1F92511B">
      <w:pPr>
        <w:numPr>
          <w:ilvl w:val="0"/>
          <w:numId w:val="7"/>
        </w:numPr>
        <w:rPr>
          <w:sz w:val="20"/>
        </w:rPr>
      </w:pPr>
      <w:r>
        <w:rPr>
          <w:sz w:val="20"/>
        </w:rPr>
        <w:t>ew. wykonać własne badania właściwości materiałów przeznaczonych do wykonania robót, określone przez Inżyniera.</w:t>
      </w:r>
    </w:p>
    <w:p w14:paraId="53CD70D6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Wszystkie dokumenty oraz wyniki badań Wykonawca przedstawia Inżynierowi do akceptacji pod względem spełnienia wymogów formalnych oraz technicznych wynikających z dokumentacji projektowej i ST.</w:t>
      </w:r>
    </w:p>
    <w:p w14:paraId="498C8878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6.3. Badanie przygotowania podłoża i przedznakowania (trasowania)</w:t>
      </w:r>
    </w:p>
    <w:p w14:paraId="194E83C4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Powierzchnia jezdni przed wykonaniem oznakowania poziomego musi być całkowicie czysta i sucha.</w:t>
      </w:r>
    </w:p>
    <w:p w14:paraId="4DD9A5FC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Przedznakowanie powinno być wykonane zgodnie z wymaganiami punktu 5.5.</w:t>
      </w:r>
    </w:p>
    <w:p w14:paraId="7283CD9D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6.4. Badania wykonania oznakowania poziomego</w:t>
      </w:r>
    </w:p>
    <w:p w14:paraId="0E288159">
      <w:pPr>
        <w:keepNext/>
        <w:numPr>
          <w:ilvl w:val="12"/>
          <w:numId w:val="0"/>
        </w:numPr>
        <w:rPr>
          <w:sz w:val="20"/>
        </w:rPr>
      </w:pPr>
      <w:r>
        <w:rPr>
          <w:b/>
          <w:sz w:val="20"/>
        </w:rPr>
        <w:t xml:space="preserve">6.4.1. </w:t>
      </w:r>
      <w:r>
        <w:rPr>
          <w:sz w:val="20"/>
        </w:rPr>
        <w:t>Wymagania wobec oznakowania poziomego</w:t>
      </w:r>
    </w:p>
    <w:p w14:paraId="56C15916">
      <w:pPr>
        <w:pStyle w:val="16"/>
        <w:numPr>
          <w:ilvl w:val="12"/>
          <w:numId w:val="0"/>
        </w:numPr>
        <w:tabs>
          <w:tab w:val="clear" w:pos="4536"/>
          <w:tab w:val="clear" w:pos="9072"/>
        </w:tabs>
        <w:spacing w:before="60" w:after="60"/>
        <w:rPr>
          <w:b/>
          <w:sz w:val="20"/>
        </w:rPr>
      </w:pPr>
      <w:r>
        <w:rPr>
          <w:sz w:val="20"/>
        </w:rPr>
        <w:t>6.4.1.1. Zasady</w:t>
      </w:r>
    </w:p>
    <w:p w14:paraId="51BC0528">
      <w:pPr>
        <w:numPr>
          <w:ilvl w:val="12"/>
          <w:numId w:val="0"/>
        </w:numPr>
        <w:ind w:firstLine="709"/>
        <w:rPr>
          <w:spacing w:val="-3"/>
          <w:sz w:val="20"/>
        </w:rPr>
      </w:pPr>
      <w:r>
        <w:rPr>
          <w:spacing w:val="-3"/>
          <w:sz w:val="20"/>
        </w:rPr>
        <w:t>Wymagania sprecyzowano przede wszystkim w celu określenia właściwości oznakowania dróg w czasie ich użytkowania. Wymagania określa się kilkoma parametrami reprezentującymi różne aspekty właściwości oznakowania dróg według PN-EN 1436 [1].</w:t>
      </w:r>
    </w:p>
    <w:p w14:paraId="3CF2247C">
      <w:pPr>
        <w:numPr>
          <w:ilvl w:val="12"/>
          <w:numId w:val="0"/>
        </w:numPr>
        <w:ind w:firstLine="709"/>
        <w:rPr>
          <w:spacing w:val="-3"/>
          <w:sz w:val="20"/>
        </w:rPr>
      </w:pPr>
      <w:r>
        <w:rPr>
          <w:spacing w:val="-3"/>
          <w:sz w:val="20"/>
        </w:rPr>
        <w:t>Wzięto pod uwagę następujące parametry:</w:t>
      </w:r>
    </w:p>
    <w:p w14:paraId="686EC75C">
      <w:pPr>
        <w:numPr>
          <w:ilvl w:val="0"/>
          <w:numId w:val="8"/>
        </w:numPr>
        <w:rPr>
          <w:spacing w:val="-3"/>
          <w:sz w:val="20"/>
        </w:rPr>
      </w:pPr>
      <w:r>
        <w:rPr>
          <w:spacing w:val="-3"/>
          <w:sz w:val="20"/>
        </w:rPr>
        <w:t>widoczność w dzień określaną alternatywnie przez współczynnik luminancji β lub współczynnik luminancji w świetle rozproszonym Qd oraz dodatkowo przez współrzędne chromatyczności,</w:t>
      </w:r>
    </w:p>
    <w:p w14:paraId="3522D133">
      <w:pPr>
        <w:numPr>
          <w:ilvl w:val="0"/>
          <w:numId w:val="8"/>
        </w:numPr>
        <w:rPr>
          <w:spacing w:val="-3"/>
          <w:sz w:val="20"/>
        </w:rPr>
      </w:pPr>
      <w:r>
        <w:rPr>
          <w:spacing w:val="-3"/>
          <w:sz w:val="20"/>
        </w:rPr>
        <w:t>widoczność w nocy określana przez współczynnik odblasku R</w:t>
      </w:r>
      <w:r>
        <w:rPr>
          <w:spacing w:val="-3"/>
          <w:sz w:val="20"/>
          <w:vertAlign w:val="subscript"/>
        </w:rPr>
        <w:t>L</w:t>
      </w:r>
      <w:r>
        <w:rPr>
          <w:spacing w:val="-3"/>
          <w:sz w:val="20"/>
        </w:rPr>
        <w:t xml:space="preserve">, </w:t>
      </w:r>
    </w:p>
    <w:p w14:paraId="14E437D8">
      <w:pPr>
        <w:numPr>
          <w:ilvl w:val="0"/>
          <w:numId w:val="8"/>
        </w:numPr>
        <w:rPr>
          <w:spacing w:val="-3"/>
          <w:sz w:val="20"/>
        </w:rPr>
      </w:pPr>
      <w:r>
        <w:rPr>
          <w:spacing w:val="-3"/>
          <w:sz w:val="20"/>
        </w:rPr>
        <w:t>szorstkość (własności antypoślizgowe) określaną przez wskaźnik szorstkości SRT.</w:t>
      </w:r>
    </w:p>
    <w:p w14:paraId="157CAFFD">
      <w:pPr>
        <w:numPr>
          <w:ilvl w:val="0"/>
          <w:numId w:val="8"/>
        </w:numPr>
        <w:rPr>
          <w:spacing w:val="-3"/>
          <w:sz w:val="20"/>
        </w:rPr>
      </w:pPr>
      <w:r>
        <w:rPr>
          <w:spacing w:val="-3"/>
          <w:sz w:val="20"/>
        </w:rPr>
        <w:t>trwałość określaną w badaniach na odcinku drogowym.</w:t>
      </w:r>
    </w:p>
    <w:p w14:paraId="55FC3128">
      <w:pPr>
        <w:rPr>
          <w:spacing w:val="-3"/>
          <w:sz w:val="20"/>
        </w:rPr>
      </w:pPr>
      <w:r>
        <w:rPr>
          <w:spacing w:val="-3"/>
          <w:sz w:val="20"/>
        </w:rPr>
        <w:tab/>
      </w:r>
      <w:r>
        <w:rPr>
          <w:spacing w:val="-3"/>
          <w:sz w:val="20"/>
        </w:rPr>
        <w:t xml:space="preserve">Parametry te zostały podzielone na kilka klas wymagań, które można przywołać w zależności od potrzeb [1]. W niniejszej specyfikacji drogi podzielono na dwie klasy: </w:t>
      </w:r>
    </w:p>
    <w:p w14:paraId="37B6786C">
      <w:pPr>
        <w:numPr>
          <w:ilvl w:val="0"/>
          <w:numId w:val="9"/>
        </w:numPr>
        <w:rPr>
          <w:spacing w:val="-3"/>
          <w:sz w:val="20"/>
        </w:rPr>
      </w:pPr>
      <w:r>
        <w:rPr>
          <w:spacing w:val="-3"/>
          <w:sz w:val="20"/>
        </w:rPr>
        <w:t xml:space="preserve">klasa pierwsza obejmuje drogi o prędkości dopuszczalnej </w:t>
      </w:r>
      <w:r>
        <w:rPr>
          <w:spacing w:val="-3"/>
          <w:sz w:val="20"/>
          <w:lang w:val="en-GB"/>
        </w:rPr>
        <w:sym w:font="Symbol" w:char="00B3"/>
      </w:r>
      <w:r>
        <w:rPr>
          <w:spacing w:val="-3"/>
          <w:sz w:val="20"/>
        </w:rPr>
        <w:t xml:space="preserve"> 100 km/h lub o natężeniu ruchu &gt; 2500 pojazdów rzeczywistych/dobę/pas, </w:t>
      </w:r>
    </w:p>
    <w:p w14:paraId="66F9937D">
      <w:pPr>
        <w:numPr>
          <w:ilvl w:val="0"/>
          <w:numId w:val="9"/>
        </w:numPr>
        <w:rPr>
          <w:spacing w:val="-3"/>
          <w:sz w:val="20"/>
        </w:rPr>
      </w:pPr>
      <w:r>
        <w:rPr>
          <w:spacing w:val="-3"/>
          <w:sz w:val="20"/>
        </w:rPr>
        <w:t>klasa druga: o prędkości dopuszczalnej &lt; 100 km/h i o natężeniu ruchu &lt; 2500 pojazdów rzeczywistych/dobę/pas.</w:t>
      </w:r>
    </w:p>
    <w:p w14:paraId="4B184ADB">
      <w:pPr>
        <w:numPr>
          <w:ilvl w:val="12"/>
          <w:numId w:val="0"/>
        </w:numPr>
        <w:ind w:firstLine="709"/>
        <w:rPr>
          <w:spacing w:val="-3"/>
          <w:sz w:val="20"/>
        </w:rPr>
      </w:pPr>
      <w:r>
        <w:rPr>
          <w:spacing w:val="-3"/>
          <w:sz w:val="20"/>
        </w:rPr>
        <w:t xml:space="preserve">Przyjęto następujące minimalne wymagania dla dróg o prędkości dopuszczalnej </w:t>
      </w:r>
      <w:r>
        <w:rPr>
          <w:spacing w:val="-3"/>
          <w:sz w:val="20"/>
          <w:lang w:val="en-GB"/>
        </w:rPr>
        <w:sym w:font="Symbol" w:char="00B3"/>
      </w:r>
      <w:r>
        <w:rPr>
          <w:spacing w:val="-3"/>
          <w:sz w:val="20"/>
        </w:rPr>
        <w:t xml:space="preserve"> 100 km/h lub o natężeniu &gt; 2500 pojazdów rzeczywistych/dobę/pas: R3, RW3, B2, Q3 i S1. Natomiast dla dróg pozostałych: R2, RW2, B2, Q2 i S1.</w:t>
      </w:r>
    </w:p>
    <w:p w14:paraId="13AFF63F">
      <w:pPr>
        <w:numPr>
          <w:ilvl w:val="12"/>
          <w:numId w:val="0"/>
        </w:numPr>
        <w:ind w:firstLine="709"/>
        <w:rPr>
          <w:spacing w:val="-3"/>
          <w:sz w:val="20"/>
        </w:rPr>
      </w:pPr>
      <w:r>
        <w:rPr>
          <w:spacing w:val="-3"/>
          <w:sz w:val="20"/>
        </w:rPr>
        <w:t xml:space="preserve">Badania wstępne, dla których określono pierwsze wymaganie, są wykonywane w celu kontroli przed odbiorem. Powinny być wykonane w terminie od 14 do 30 dnia po wykonaniu. Kolejne badania kontrolne należy wykonywać po okresie, od 3 do 6 miesięcy po wykonaniu i przed upływem 1 roku, oraz po 2, 3 i 4 latach dla materiałów o trwałości dłuższej niż 1 rok. </w:t>
      </w:r>
    </w:p>
    <w:p w14:paraId="1D9D4F08">
      <w:pPr>
        <w:numPr>
          <w:ilvl w:val="12"/>
          <w:numId w:val="0"/>
        </w:numPr>
        <w:ind w:firstLine="709"/>
        <w:rPr>
          <w:spacing w:val="-3"/>
          <w:sz w:val="20"/>
        </w:rPr>
      </w:pPr>
      <w:r>
        <w:rPr>
          <w:spacing w:val="-3"/>
          <w:sz w:val="20"/>
        </w:rPr>
        <w:t>Barwa żółta dotyczy tylko oznakowań tymczasowych, które także powinny być kontrolowane. Inne barwy oznakowań niż biała i żółta należy stosować zgodnie z zaleceniami zawartymi w załączniku nr 2 do rozporządzenia [11].</w:t>
      </w:r>
    </w:p>
    <w:p w14:paraId="659E19C1">
      <w:pPr>
        <w:numPr>
          <w:ilvl w:val="12"/>
          <w:numId w:val="0"/>
        </w:numPr>
        <w:spacing w:before="120" w:after="120"/>
        <w:rPr>
          <w:sz w:val="20"/>
        </w:rPr>
      </w:pPr>
      <w:r>
        <w:rPr>
          <w:sz w:val="20"/>
        </w:rPr>
        <w:t>6.4.1.2. Widzialność w dzień i barwa oznakowania</w:t>
      </w:r>
    </w:p>
    <w:p w14:paraId="3DE2A128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Do określenia odbicia światła dziennego lub odbicia oświetlenia drogi od oznakowania (tzw. widzialność w dzień) [4] stosuje się: albo współczynnik luminancji w świetle rozproszonym Qd, który jest wyrażany w mcd m</w:t>
      </w:r>
      <w:r>
        <w:rPr>
          <w:sz w:val="20"/>
          <w:vertAlign w:val="superscript"/>
        </w:rPr>
        <w:t>-2</w:t>
      </w:r>
      <w:r>
        <w:rPr>
          <w:sz w:val="20"/>
        </w:rPr>
        <w:t xml:space="preserve"> lx</w:t>
      </w:r>
      <w:r>
        <w:rPr>
          <w:sz w:val="20"/>
          <w:vertAlign w:val="superscript"/>
        </w:rPr>
        <w:t xml:space="preserve">-1 </w:t>
      </w:r>
      <w:r>
        <w:rPr>
          <w:sz w:val="20"/>
        </w:rPr>
        <w:t>albo współczynnik luminancji ß</w:t>
      </w:r>
      <w:r>
        <w:rPr>
          <w:i/>
          <w:sz w:val="20"/>
        </w:rPr>
        <w:t xml:space="preserve"> </w:t>
      </w:r>
      <w:r>
        <w:rPr>
          <w:sz w:val="20"/>
        </w:rPr>
        <w:t>bezwymiarowy. Pomiary ß wykonuje się kolorymetrem przy oświetleniu wzorcowym źródłem światła D65 i geometrii strumienia światła 45</w:t>
      </w:r>
      <w:r>
        <w:rPr>
          <w:sz w:val="20"/>
          <w:vertAlign w:val="superscript"/>
        </w:rPr>
        <w:t>o</w:t>
      </w:r>
      <w:r>
        <w:rPr>
          <w:sz w:val="20"/>
        </w:rPr>
        <w:t>/0</w:t>
      </w:r>
      <w:r>
        <w:rPr>
          <w:sz w:val="20"/>
          <w:vertAlign w:val="superscript"/>
        </w:rPr>
        <w:t>o</w:t>
      </w:r>
      <w:r>
        <w:rPr>
          <w:sz w:val="20"/>
        </w:rPr>
        <w:t>.Dopuszczalny rozsył padającej wiązki światła wynosi ±5°, zaś odbitej ±10°. Mierzona powierzchnia oznakowania nie powinna być mniejsza niż 5 cm</w:t>
      </w:r>
      <w:r>
        <w:rPr>
          <w:sz w:val="20"/>
          <w:vertAlign w:val="superscript"/>
        </w:rPr>
        <w:t>3</w:t>
      </w:r>
      <w:r>
        <w:rPr>
          <w:sz w:val="20"/>
        </w:rPr>
        <w:t>. W przypadku bardzo chropowatych powierzchni, należy zwiększyć pole pomiarowe np. do 25 cm</w:t>
      </w:r>
      <w:r>
        <w:rPr>
          <w:sz w:val="20"/>
          <w:vertAlign w:val="superscript"/>
        </w:rPr>
        <w:t>3</w:t>
      </w:r>
      <w:r>
        <w:rPr>
          <w:sz w:val="20"/>
        </w:rPr>
        <w:t xml:space="preserve">, a w przypadku oznakowań profilowanych (tzw. strukturalnych) zmierzona wartość współczynnika luminancji </w:t>
      </w:r>
      <w:r>
        <w:rPr>
          <w:i/>
          <w:sz w:val="20"/>
        </w:rPr>
        <w:t>ß</w:t>
      </w:r>
      <w:r>
        <w:rPr>
          <w:sz w:val="20"/>
        </w:rPr>
        <w:t xml:space="preserve"> może być fałszywa. Należy wtedy widzialność oznakowania ocenić za pomocą współczynnika luminancji w świetle rozproszonym Qd, mierzonego reflektometrem</w:t>
      </w:r>
      <w:r>
        <w:rPr>
          <w:i/>
          <w:sz w:val="20"/>
          <w:vertAlign w:val="subscript"/>
        </w:rPr>
        <w:t xml:space="preserve"> </w:t>
      </w:r>
    </w:p>
    <w:p w14:paraId="5A2906C3">
      <w:pPr>
        <w:numPr>
          <w:ilvl w:val="12"/>
          <w:numId w:val="0"/>
        </w:numPr>
        <w:rPr>
          <w:sz w:val="20"/>
        </w:rPr>
      </w:pPr>
      <w:r>
        <w:rPr>
          <w:sz w:val="20"/>
        </w:rPr>
        <w:t>Wybór metody oceny i wymaganej klasy zależy od zarządców dróg i zostanie określona w ST lub zostanie wskazana przez Inżyniera.</w:t>
      </w:r>
    </w:p>
    <w:p w14:paraId="06DF2526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Ze względu na wartość współczynnika luminancji w świetle rozproszonym Qd poziome oznakowania drogowe dzielimy na klasy podane w tablicy 8 [1].</w:t>
      </w:r>
    </w:p>
    <w:p w14:paraId="27B38F0E">
      <w:pPr>
        <w:numPr>
          <w:ilvl w:val="12"/>
          <w:numId w:val="0"/>
        </w:numPr>
        <w:spacing w:before="120" w:after="120"/>
        <w:rPr>
          <w:sz w:val="20"/>
        </w:rPr>
      </w:pPr>
      <w:r>
        <w:rPr>
          <w:sz w:val="20"/>
        </w:rPr>
        <w:t>Tablica 8. Klasy poziomych oznakowań dróg (w stanie suchym) ze względu na Qd</w:t>
      </w:r>
      <w:r>
        <w:rPr>
          <w:sz w:val="20"/>
          <w:vertAlign w:val="subscript"/>
        </w:rPr>
        <w:t xml:space="preserve"> </w:t>
      </w:r>
    </w:p>
    <w:tbl>
      <w:tblPr>
        <w:tblStyle w:val="7"/>
        <w:tblW w:w="0" w:type="auto"/>
        <w:tblInd w:w="157" w:type="dxa"/>
        <w:tblLayout w:type="fixed"/>
        <w:tblCellMar>
          <w:top w:w="0" w:type="dxa"/>
          <w:left w:w="157" w:type="dxa"/>
          <w:bottom w:w="0" w:type="dxa"/>
          <w:right w:w="157" w:type="dxa"/>
        </w:tblCellMar>
      </w:tblPr>
      <w:tblGrid>
        <w:gridCol w:w="2835"/>
        <w:gridCol w:w="993"/>
        <w:gridCol w:w="4961"/>
      </w:tblGrid>
      <w:tr w14:paraId="773B849A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rPr>
          <w:tblHeader/>
        </w:trPr>
        <w:tc>
          <w:tcPr>
            <w:tcW w:w="2835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nil"/>
            </w:tcBorders>
            <w:vAlign w:val="center"/>
          </w:tcPr>
          <w:p w14:paraId="12EEB79C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>
              <w:rPr>
                <w:sz w:val="20"/>
              </w:rPr>
              <w:t>Typ nawierzchni drogi/barwa oznakowania</w:t>
            </w:r>
          </w:p>
        </w:tc>
        <w:tc>
          <w:tcPr>
            <w:tcW w:w="993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nil"/>
            </w:tcBorders>
            <w:vAlign w:val="center"/>
          </w:tcPr>
          <w:p w14:paraId="47932D9E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Klasa</w:t>
            </w:r>
          </w:p>
        </w:tc>
        <w:tc>
          <w:tcPr>
            <w:tcW w:w="4961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  <w:vAlign w:val="center"/>
          </w:tcPr>
          <w:p w14:paraId="5AE4C1C2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>
              <w:rPr>
                <w:sz w:val="20"/>
              </w:rPr>
              <w:t>Minimalna wartość współczynnika luminancji w świetle rozproszonym,Qd</w:t>
            </w:r>
            <w:r>
              <w:rPr>
                <w:i/>
                <w:sz w:val="20"/>
                <w:vertAlign w:val="subscript"/>
              </w:rPr>
              <w:t xml:space="preserve">  </w:t>
            </w: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</w:tr>
      <w:tr w14:paraId="715D24AC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2835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nil"/>
            </w:tcBorders>
          </w:tcPr>
          <w:p w14:paraId="65836D56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nawierzchnia asfaltowa/</w:t>
            </w:r>
          </w:p>
          <w:p w14:paraId="35F39C9B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barwa biała oznakowania</w:t>
            </w:r>
          </w:p>
        </w:tc>
        <w:tc>
          <w:tcPr>
            <w:tcW w:w="993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nil"/>
            </w:tcBorders>
          </w:tcPr>
          <w:p w14:paraId="7AF4F4B1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Q0*</w:t>
            </w:r>
          </w:p>
          <w:p w14:paraId="21677AC3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Q2</w:t>
            </w:r>
          </w:p>
          <w:p w14:paraId="21FD1CF4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Q3</w:t>
            </w:r>
          </w:p>
          <w:p w14:paraId="64A84E1B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Q4</w:t>
            </w:r>
          </w:p>
        </w:tc>
        <w:tc>
          <w:tcPr>
            <w:tcW w:w="4961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ED383AC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brak wymagania</w:t>
            </w:r>
          </w:p>
          <w:p w14:paraId="7F74DBE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100</w:t>
            </w:r>
          </w:p>
          <w:p w14:paraId="7601FEDD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130</w:t>
            </w:r>
          </w:p>
          <w:p w14:paraId="3CAC5A77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160</w:t>
            </w:r>
          </w:p>
        </w:tc>
      </w:tr>
      <w:tr w14:paraId="2478B74A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283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03B13109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nawierzchnia betonowa/</w:t>
            </w:r>
          </w:p>
          <w:p w14:paraId="12533739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barwa biała oznakowania</w:t>
            </w:r>
          </w:p>
        </w:tc>
        <w:tc>
          <w:tcPr>
            <w:tcW w:w="99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08A7C77A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Q0*</w:t>
            </w:r>
          </w:p>
          <w:p w14:paraId="39F60CB0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Q3</w:t>
            </w:r>
          </w:p>
          <w:p w14:paraId="483F23E6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Q4</w:t>
            </w:r>
          </w:p>
          <w:p w14:paraId="41B8D593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Q5</w:t>
            </w:r>
          </w:p>
        </w:tc>
        <w:tc>
          <w:tcPr>
            <w:tcW w:w="496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4119E42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brak wymagania</w:t>
            </w:r>
          </w:p>
          <w:p w14:paraId="08E38A5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130</w:t>
            </w:r>
          </w:p>
          <w:p w14:paraId="6246022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160</w:t>
            </w:r>
          </w:p>
          <w:p w14:paraId="1D9EFF1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200</w:t>
            </w:r>
          </w:p>
        </w:tc>
      </w:tr>
      <w:tr w14:paraId="0B11E737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2835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nil"/>
            </w:tcBorders>
          </w:tcPr>
          <w:p w14:paraId="223F8B6F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nawierzchnia asfaltowa i betonowa/</w:t>
            </w:r>
          </w:p>
          <w:p w14:paraId="24327EE6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barwa żółta oznakowania</w:t>
            </w:r>
          </w:p>
        </w:tc>
        <w:tc>
          <w:tcPr>
            <w:tcW w:w="993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nil"/>
            </w:tcBorders>
          </w:tcPr>
          <w:p w14:paraId="6B59DC43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Q0*</w:t>
            </w:r>
          </w:p>
          <w:p w14:paraId="2E1DC61C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Q1</w:t>
            </w:r>
          </w:p>
          <w:p w14:paraId="3A7F16E0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Q2</w:t>
            </w:r>
          </w:p>
          <w:p w14:paraId="7FB4CBFA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Q3</w:t>
            </w:r>
          </w:p>
        </w:tc>
        <w:tc>
          <w:tcPr>
            <w:tcW w:w="4961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</w:tcPr>
          <w:p w14:paraId="0C4EBCF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brak wymagania</w:t>
            </w:r>
          </w:p>
          <w:p w14:paraId="4BBC087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80</w:t>
            </w:r>
          </w:p>
          <w:p w14:paraId="57A22FB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100</w:t>
            </w:r>
          </w:p>
          <w:p w14:paraId="73CD57F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130</w:t>
            </w:r>
          </w:p>
        </w:tc>
      </w:tr>
    </w:tbl>
    <w:p w14:paraId="0F2BDCEF">
      <w:pPr>
        <w:numPr>
          <w:ilvl w:val="12"/>
          <w:numId w:val="0"/>
        </w:numPr>
        <w:spacing w:before="60"/>
        <w:rPr>
          <w:sz w:val="20"/>
        </w:rPr>
      </w:pPr>
      <w:r>
        <w:rPr>
          <w:sz w:val="20"/>
        </w:rPr>
        <w:t xml:space="preserve">* klasa Q0 jest stosowana, gdy widzialność w dzień jest oceniana za pomocą współczynnika luminancji </w:t>
      </w:r>
      <w:r>
        <w:rPr>
          <w:sz w:val="20"/>
          <w:lang w:val="en-GB"/>
        </w:rPr>
        <w:sym w:font="Symbol" w:char="0062"/>
      </w:r>
    </w:p>
    <w:p w14:paraId="08AA43E7">
      <w:pPr>
        <w:numPr>
          <w:ilvl w:val="12"/>
          <w:numId w:val="0"/>
        </w:num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Ze względu na wartość współczynnika luminancji ß</w:t>
      </w:r>
      <w:r>
        <w:rPr>
          <w:i/>
          <w:sz w:val="20"/>
        </w:rPr>
        <w:t xml:space="preserve"> </w:t>
      </w:r>
      <w:r>
        <w:rPr>
          <w:sz w:val="20"/>
        </w:rPr>
        <w:t>poziome oznakowania drogowe dzieli się na klasy podane w tablicy 9 [1].</w:t>
      </w:r>
    </w:p>
    <w:p w14:paraId="147E1A78">
      <w:pPr>
        <w:numPr>
          <w:ilvl w:val="12"/>
          <w:numId w:val="0"/>
        </w:numPr>
        <w:tabs>
          <w:tab w:val="left" w:pos="1134"/>
        </w:tabs>
        <w:spacing w:before="240" w:after="120"/>
        <w:ind w:left="1134" w:hanging="1134"/>
        <w:rPr>
          <w:sz w:val="20"/>
        </w:rPr>
      </w:pPr>
      <w:r>
        <w:rPr>
          <w:sz w:val="20"/>
        </w:rPr>
        <w:t>Tablica 9.</w:t>
      </w:r>
      <w:r>
        <w:rPr>
          <w:sz w:val="20"/>
        </w:rPr>
        <w:tab/>
      </w:r>
      <w:r>
        <w:rPr>
          <w:sz w:val="20"/>
        </w:rPr>
        <w:t>Podział na klasy poziomego oznakowania drogowego ze względu na wartość współczynnika luminancji ß</w:t>
      </w:r>
    </w:p>
    <w:tbl>
      <w:tblPr>
        <w:tblStyle w:val="7"/>
        <w:tblW w:w="8789" w:type="dxa"/>
        <w:tblInd w:w="138" w:type="dxa"/>
        <w:tblLayout w:type="fixed"/>
        <w:tblCellMar>
          <w:top w:w="0" w:type="dxa"/>
          <w:left w:w="138" w:type="dxa"/>
          <w:bottom w:w="0" w:type="dxa"/>
          <w:right w:w="138" w:type="dxa"/>
        </w:tblCellMar>
      </w:tblPr>
      <w:tblGrid>
        <w:gridCol w:w="3261"/>
        <w:gridCol w:w="1842"/>
        <w:gridCol w:w="3686"/>
      </w:tblGrid>
      <w:tr w14:paraId="5717ED49">
        <w:tblPrEx>
          <w:tblCellMar>
            <w:top w:w="0" w:type="dxa"/>
            <w:left w:w="138" w:type="dxa"/>
            <w:bottom w:w="0" w:type="dxa"/>
            <w:right w:w="138" w:type="dxa"/>
          </w:tblCellMar>
        </w:tblPrEx>
        <w:trPr>
          <w:cantSplit/>
          <w:tblHeader/>
        </w:trPr>
        <w:tc>
          <w:tcPr>
            <w:tcW w:w="3261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  <w:vAlign w:val="center"/>
          </w:tcPr>
          <w:p w14:paraId="4BBDF217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>
              <w:rPr>
                <w:sz w:val="20"/>
              </w:rPr>
              <w:t>Typ nawierzchni drogi /barwa oznakowania</w:t>
            </w:r>
          </w:p>
        </w:tc>
        <w:tc>
          <w:tcPr>
            <w:tcW w:w="1842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nil"/>
            </w:tcBorders>
            <w:vAlign w:val="center"/>
          </w:tcPr>
          <w:p w14:paraId="3747CEF3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>
              <w:rPr>
                <w:sz w:val="20"/>
              </w:rPr>
              <w:t>Klasa</w:t>
            </w:r>
          </w:p>
        </w:tc>
        <w:tc>
          <w:tcPr>
            <w:tcW w:w="3686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  <w:vAlign w:val="center"/>
          </w:tcPr>
          <w:p w14:paraId="351094AB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>
              <w:rPr>
                <w:sz w:val="20"/>
              </w:rPr>
              <w:t>Wartość współczynnika ß</w:t>
            </w:r>
          </w:p>
        </w:tc>
      </w:tr>
      <w:tr w14:paraId="7563622F">
        <w:tblPrEx>
          <w:tblCellMar>
            <w:top w:w="0" w:type="dxa"/>
            <w:left w:w="138" w:type="dxa"/>
            <w:bottom w:w="0" w:type="dxa"/>
            <w:right w:w="138" w:type="dxa"/>
          </w:tblCellMar>
        </w:tblPrEx>
        <w:trPr>
          <w:trHeight w:val="1352" w:hRule="atLeast"/>
        </w:trPr>
        <w:tc>
          <w:tcPr>
            <w:tcW w:w="3261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</w:tcPr>
          <w:p w14:paraId="0E5422C0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nawierzchnia asfaltowa/</w:t>
            </w:r>
          </w:p>
          <w:p w14:paraId="584807A5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barwa biała oznakowania</w:t>
            </w:r>
          </w:p>
        </w:tc>
        <w:tc>
          <w:tcPr>
            <w:tcW w:w="1842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nil"/>
            </w:tcBorders>
          </w:tcPr>
          <w:p w14:paraId="22B2CD7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B0*</w:t>
            </w:r>
          </w:p>
          <w:p w14:paraId="4FEA011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B2</w:t>
            </w:r>
          </w:p>
          <w:p w14:paraId="61E4CFFD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B3</w:t>
            </w:r>
          </w:p>
          <w:p w14:paraId="5017FCF4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B4</w:t>
            </w:r>
          </w:p>
          <w:p w14:paraId="3B6D4D3E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B5</w:t>
            </w:r>
          </w:p>
        </w:tc>
        <w:tc>
          <w:tcPr>
            <w:tcW w:w="3686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</w:tcPr>
          <w:p w14:paraId="45A2DAC0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bez wymagań</w:t>
            </w:r>
          </w:p>
          <w:p w14:paraId="456E8D47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0,30</w:t>
            </w:r>
          </w:p>
          <w:p w14:paraId="74F030DF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0,40</w:t>
            </w:r>
          </w:p>
          <w:p w14:paraId="794AC2A0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0,50</w:t>
            </w:r>
          </w:p>
          <w:p w14:paraId="257C526D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0,60</w:t>
            </w:r>
          </w:p>
        </w:tc>
      </w:tr>
      <w:tr w14:paraId="0689B67B">
        <w:tblPrEx>
          <w:tblCellMar>
            <w:top w:w="0" w:type="dxa"/>
            <w:left w:w="138" w:type="dxa"/>
            <w:bottom w:w="0" w:type="dxa"/>
            <w:right w:w="138" w:type="dxa"/>
          </w:tblCellMar>
        </w:tblPrEx>
        <w:trPr>
          <w:trHeight w:val="1226" w:hRule="atLeast"/>
        </w:trPr>
        <w:tc>
          <w:tcPr>
            <w:tcW w:w="3261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98C09FE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nawierzchnia betonowa/</w:t>
            </w:r>
          </w:p>
          <w:p w14:paraId="72605A38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barwa biała oznakowania</w:t>
            </w:r>
          </w:p>
        </w:tc>
        <w:tc>
          <w:tcPr>
            <w:tcW w:w="1842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nil"/>
            </w:tcBorders>
          </w:tcPr>
          <w:p w14:paraId="15104ED3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B0*</w:t>
            </w:r>
          </w:p>
          <w:p w14:paraId="6E252743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B3</w:t>
            </w:r>
          </w:p>
          <w:p w14:paraId="0603B6C2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B4</w:t>
            </w:r>
          </w:p>
          <w:p w14:paraId="3A92CA23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B5</w:t>
            </w:r>
          </w:p>
        </w:tc>
        <w:tc>
          <w:tcPr>
            <w:tcW w:w="3686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71D84C7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bez wymagań</w:t>
            </w:r>
          </w:p>
          <w:p w14:paraId="0A57F653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0,40</w:t>
            </w:r>
          </w:p>
          <w:p w14:paraId="3D6EC9C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0,50</w:t>
            </w:r>
          </w:p>
          <w:p w14:paraId="09E99F8C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0,60</w:t>
            </w:r>
          </w:p>
        </w:tc>
      </w:tr>
      <w:tr w14:paraId="2DD817C2">
        <w:tblPrEx>
          <w:tblCellMar>
            <w:top w:w="0" w:type="dxa"/>
            <w:left w:w="138" w:type="dxa"/>
            <w:bottom w:w="0" w:type="dxa"/>
            <w:right w:w="138" w:type="dxa"/>
          </w:tblCellMar>
        </w:tblPrEx>
        <w:tc>
          <w:tcPr>
            <w:tcW w:w="3261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</w:tcPr>
          <w:p w14:paraId="6B888542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nawierzchnia asfaltowa i betonowa/</w:t>
            </w:r>
          </w:p>
          <w:p w14:paraId="36585F15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barwa żółta oznakowania</w:t>
            </w:r>
          </w:p>
        </w:tc>
        <w:tc>
          <w:tcPr>
            <w:tcW w:w="1842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nil"/>
            </w:tcBorders>
          </w:tcPr>
          <w:p w14:paraId="3D510B86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B0*</w:t>
            </w:r>
          </w:p>
          <w:p w14:paraId="56B81862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B1</w:t>
            </w:r>
          </w:p>
          <w:p w14:paraId="279B98F6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B2</w:t>
            </w:r>
          </w:p>
          <w:p w14:paraId="7C54C062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B3</w:t>
            </w:r>
          </w:p>
        </w:tc>
        <w:tc>
          <w:tcPr>
            <w:tcW w:w="3686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</w:tcPr>
          <w:p w14:paraId="7B3FE583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brak wymagań</w:t>
            </w:r>
          </w:p>
          <w:p w14:paraId="3E498DC2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0,20</w:t>
            </w:r>
          </w:p>
          <w:p w14:paraId="564A4BF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0,30</w:t>
            </w:r>
          </w:p>
          <w:p w14:paraId="00B448F4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0,40</w:t>
            </w:r>
          </w:p>
        </w:tc>
      </w:tr>
    </w:tbl>
    <w:p w14:paraId="55547DBF">
      <w:pPr>
        <w:numPr>
          <w:ilvl w:val="12"/>
          <w:numId w:val="0"/>
        </w:numPr>
        <w:spacing w:before="60"/>
        <w:rPr>
          <w:sz w:val="20"/>
        </w:rPr>
      </w:pPr>
      <w:r>
        <w:rPr>
          <w:sz w:val="20"/>
        </w:rPr>
        <w:t>* klasa B0 jest stosowana, gdy widoczność w dzień jest oceniana za pomocą współczynnika luminancji w świetle rozproszonym Qd</w:t>
      </w:r>
    </w:p>
    <w:p w14:paraId="60EC6937">
      <w:pPr>
        <w:numPr>
          <w:ilvl w:val="12"/>
          <w:numId w:val="0"/>
        </w:num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W tablicy 10 podano wymagania względem współczynnika luminancji ß i współczynnika luminancji w świetle rozproszonym Qd, jakie powinny spełniać oznakowania dróg w okresie eksploatacji.</w:t>
      </w:r>
    </w:p>
    <w:p w14:paraId="73A7AFEC">
      <w:pPr>
        <w:numPr>
          <w:ilvl w:val="12"/>
          <w:numId w:val="0"/>
        </w:numPr>
        <w:spacing w:before="120" w:after="120"/>
        <w:rPr>
          <w:sz w:val="20"/>
        </w:rPr>
      </w:pPr>
      <w:r>
        <w:rPr>
          <w:sz w:val="20"/>
        </w:rPr>
        <w:t>Tablica 10. Wymagania eksploatacyjne odnośnie współczynnika luminancji ß i współczynnika luminancji w świetle rozproszonym Qd oznakowań dróg. Metody badań według PN-EN 1436:2012 [1]</w:t>
      </w:r>
    </w:p>
    <w:tbl>
      <w:tblPr>
        <w:tblStyle w:val="7"/>
        <w:tblW w:w="8859" w:type="dxa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7"/>
        <w:gridCol w:w="5529"/>
        <w:gridCol w:w="1134"/>
        <w:gridCol w:w="1559"/>
      </w:tblGrid>
      <w:tr w14:paraId="5CD09B9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blHeader/>
        </w:trPr>
        <w:tc>
          <w:tcPr>
            <w:tcW w:w="637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07652EB0">
            <w:pPr>
              <w:numPr>
                <w:ilvl w:val="12"/>
                <w:numId w:val="0"/>
              </w:numPr>
              <w:spacing w:before="120" w:after="120"/>
              <w:rPr>
                <w:sz w:val="20"/>
              </w:rPr>
            </w:pPr>
            <w:r>
              <w:rPr>
                <w:sz w:val="20"/>
              </w:rPr>
              <w:t>Lp.</w:t>
            </w:r>
          </w:p>
        </w:tc>
        <w:tc>
          <w:tcPr>
            <w:tcW w:w="5529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7D96A41B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>
              <w:rPr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3102490B">
            <w:pPr>
              <w:numPr>
                <w:ilvl w:val="12"/>
                <w:numId w:val="0"/>
              </w:numPr>
              <w:spacing w:before="120" w:after="120"/>
              <w:rPr>
                <w:sz w:val="20"/>
              </w:rPr>
            </w:pPr>
            <w:r>
              <w:rPr>
                <w:sz w:val="20"/>
              </w:rPr>
              <w:t>Jednostki</w:t>
            </w:r>
          </w:p>
        </w:tc>
        <w:tc>
          <w:tcPr>
            <w:tcW w:w="1559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112B68C6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>
              <w:rPr>
                <w:sz w:val="20"/>
              </w:rPr>
              <w:t>Wymagania</w:t>
            </w:r>
          </w:p>
        </w:tc>
      </w:tr>
      <w:tr w14:paraId="4744A1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28" w:hRule="atLeast"/>
        </w:trPr>
        <w:tc>
          <w:tcPr>
            <w:tcW w:w="637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64423BC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529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CEA9B4B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luminacji </w:t>
            </w:r>
            <w:r>
              <w:rPr>
                <w:sz w:val="20"/>
                <w:lang w:val="en-US"/>
              </w:rPr>
              <w:sym w:font="Symbol" w:char="0062"/>
            </w:r>
            <w:r>
              <w:rPr>
                <w:sz w:val="20"/>
              </w:rPr>
              <w:t xml:space="preserve"> dla oznakowania nowego (od 7 do 30 dnia):</w:t>
            </w:r>
            <w:r>
              <w:rPr>
                <w:sz w:val="20"/>
                <w:vertAlign w:val="superscript"/>
              </w:rPr>
              <w:t>*</w:t>
            </w:r>
          </w:p>
          <w:p w14:paraId="1611BED6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barwa biała na nawierzchni asfaltowej (klasa B3)</w:t>
            </w:r>
          </w:p>
          <w:p w14:paraId="1860AD72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barwa biała na nawierzchni betonowej (klasa B4)</w:t>
            </w:r>
          </w:p>
          <w:p w14:paraId="07387384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barwa żółta tymczasowa (klasa B2)</w:t>
            </w:r>
          </w:p>
        </w:tc>
        <w:tc>
          <w:tcPr>
            <w:tcW w:w="1134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FC3625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06AB18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E4302D6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22577A0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</w:p>
          <w:p w14:paraId="509ABE93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</w:p>
          <w:p w14:paraId="4C8B79A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F0B3"/>
            </w:r>
            <w:r>
              <w:rPr>
                <w:sz w:val="20"/>
                <w:lang w:val="en-GB"/>
              </w:rPr>
              <w:t xml:space="preserve"> 0,40</w:t>
            </w:r>
          </w:p>
          <w:p w14:paraId="5386CE24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F0B3"/>
            </w:r>
            <w:r>
              <w:rPr>
                <w:sz w:val="20"/>
                <w:lang w:val="en-GB"/>
              </w:rPr>
              <w:t xml:space="preserve"> 0,50</w:t>
            </w:r>
          </w:p>
          <w:p w14:paraId="3D52F424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F0B3"/>
            </w:r>
            <w:r>
              <w:rPr>
                <w:sz w:val="20"/>
                <w:lang w:val="en-GB"/>
              </w:rPr>
              <w:t xml:space="preserve"> 0,30</w:t>
            </w:r>
          </w:p>
        </w:tc>
      </w:tr>
      <w:tr w14:paraId="739DECE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95" w:hRule="atLeast"/>
        </w:trPr>
        <w:tc>
          <w:tcPr>
            <w:tcW w:w="63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5C152C5">
            <w:p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2</w:t>
            </w:r>
          </w:p>
        </w:tc>
        <w:tc>
          <w:tcPr>
            <w:tcW w:w="552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1F1DDAA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luminacji </w:t>
            </w:r>
            <w:r>
              <w:rPr>
                <w:sz w:val="20"/>
                <w:lang w:val="en-US"/>
              </w:rPr>
              <w:sym w:font="Symbol" w:char="0062"/>
            </w:r>
            <w:r>
              <w:rPr>
                <w:sz w:val="20"/>
              </w:rPr>
              <w:t xml:space="preserve"> dla oznakowania eksploatowanego po 30 dniu od wykonania:</w:t>
            </w:r>
            <w:r>
              <w:rPr>
                <w:sz w:val="20"/>
                <w:vertAlign w:val="superscript"/>
              </w:rPr>
              <w:t>*</w:t>
            </w:r>
          </w:p>
          <w:p w14:paraId="199F9E47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barwa biała na nawierzchni asfaltowej (klasa B2)</w:t>
            </w:r>
          </w:p>
          <w:p w14:paraId="50033B65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barwa biała na nawierzchni betonowej (klasa B3)</w:t>
            </w:r>
          </w:p>
          <w:p w14:paraId="4B5693CB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barwa żółta tymczasowa (klasa B1)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9AC79E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921E6F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01A2D16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</w:p>
          <w:p w14:paraId="36C2A76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</w:p>
          <w:p w14:paraId="7DE4C09F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0,30</w:t>
            </w:r>
          </w:p>
          <w:p w14:paraId="730D09FF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0,40</w:t>
            </w:r>
          </w:p>
          <w:p w14:paraId="5B5B6124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en-GB"/>
              </w:rPr>
              <w:t xml:space="preserve"> 0,20</w:t>
            </w:r>
          </w:p>
        </w:tc>
      </w:tr>
      <w:tr w14:paraId="72F6348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49" w:hRule="atLeast"/>
        </w:trPr>
        <w:tc>
          <w:tcPr>
            <w:tcW w:w="63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06568B05">
            <w:p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3</w:t>
            </w:r>
          </w:p>
        </w:tc>
        <w:tc>
          <w:tcPr>
            <w:tcW w:w="552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43A8E52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luminacji w świetle rozproszonym Q</w:t>
            </w:r>
            <w:r>
              <w:rPr>
                <w:sz w:val="20"/>
                <w:vertAlign w:val="subscript"/>
              </w:rPr>
              <w:t>D</w:t>
            </w:r>
            <w:r>
              <w:rPr>
                <w:sz w:val="20"/>
              </w:rPr>
              <w:t xml:space="preserve"> oznakowania nowego (od 7 do 30 dnia):</w:t>
            </w:r>
            <w:r>
              <w:rPr>
                <w:sz w:val="20"/>
                <w:vertAlign w:val="superscript"/>
              </w:rPr>
              <w:t>*</w:t>
            </w:r>
          </w:p>
          <w:p w14:paraId="340C6B01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barwa biała na nawierzchni asfaltowej (klasa Q3)</w:t>
            </w:r>
          </w:p>
          <w:p w14:paraId="6864561E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barwa biała na nawierzchni betonowej (klasa Q4)</w:t>
            </w:r>
          </w:p>
          <w:p w14:paraId="59EF9AD4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barwa żółta tymczasowa (klasa Q2)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61CA74E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357694A3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iCs/>
                <w:sz w:val="20"/>
                <w:lang w:val="de-DE"/>
              </w:rPr>
              <w:t>mcd/m</w:t>
            </w:r>
            <w:r>
              <w:rPr>
                <w:iCs/>
                <w:sz w:val="20"/>
                <w:vertAlign w:val="superscript"/>
                <w:lang w:val="de-DE"/>
              </w:rPr>
              <w:t>2</w:t>
            </w:r>
            <w:r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856A87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FCC330E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181CD4E2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en-GB"/>
              </w:rPr>
              <w:t xml:space="preserve"> 130</w:t>
            </w:r>
          </w:p>
          <w:p w14:paraId="792B595D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en-GB"/>
              </w:rPr>
              <w:t xml:space="preserve"> 160</w:t>
            </w:r>
          </w:p>
          <w:p w14:paraId="4AEF81C7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en-GB"/>
              </w:rPr>
              <w:t xml:space="preserve"> 100</w:t>
            </w:r>
          </w:p>
        </w:tc>
      </w:tr>
      <w:tr w14:paraId="1F61484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49" w:hRule="atLeast"/>
        </w:trPr>
        <w:tc>
          <w:tcPr>
            <w:tcW w:w="63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86219DF">
            <w:p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4</w:t>
            </w:r>
          </w:p>
        </w:tc>
        <w:tc>
          <w:tcPr>
            <w:tcW w:w="552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22DE7B2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luminacji w świetle rozproszonym Q</w:t>
            </w:r>
            <w:r>
              <w:rPr>
                <w:sz w:val="20"/>
                <w:vertAlign w:val="subscript"/>
              </w:rPr>
              <w:t>D</w:t>
            </w:r>
            <w:r>
              <w:rPr>
                <w:sz w:val="20"/>
              </w:rPr>
              <w:t xml:space="preserve"> oznakowania po 30 dniu od wykonania:</w:t>
            </w:r>
            <w:r>
              <w:rPr>
                <w:sz w:val="20"/>
                <w:vertAlign w:val="superscript"/>
              </w:rPr>
              <w:t>*</w:t>
            </w:r>
          </w:p>
          <w:p w14:paraId="3EC543B2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barwa biała na nawierzchni asfaltowej (klasa Q3)</w:t>
            </w:r>
          </w:p>
          <w:p w14:paraId="465F87AD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barwa biała na nawierzchni betonowej (klasa Q4)</w:t>
            </w:r>
          </w:p>
          <w:p w14:paraId="0E4A918B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barwa żółta tymczasowa (klasa Q2)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42EAF38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39A8D86C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>
              <w:rPr>
                <w:iCs/>
                <w:sz w:val="20"/>
                <w:lang w:val="de-DE"/>
              </w:rPr>
              <w:t>mcd/m</w:t>
            </w:r>
            <w:r>
              <w:rPr>
                <w:iCs/>
                <w:sz w:val="20"/>
                <w:vertAlign w:val="superscript"/>
                <w:lang w:val="de-DE"/>
              </w:rPr>
              <w:t>2</w:t>
            </w:r>
            <w:r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12223CE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E378A67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6E3A4E8C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en-GB"/>
              </w:rPr>
              <w:t xml:space="preserve"> 130</w:t>
            </w:r>
          </w:p>
          <w:p w14:paraId="2B6039C0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en-GB"/>
              </w:rPr>
              <w:t xml:space="preserve"> 160</w:t>
            </w:r>
          </w:p>
          <w:p w14:paraId="06A9B696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en-GB"/>
              </w:rPr>
              <w:t xml:space="preserve"> 100</w:t>
            </w:r>
          </w:p>
        </w:tc>
      </w:tr>
      <w:tr w14:paraId="4FF1796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11" w:hRule="atLeast"/>
        </w:trPr>
        <w:tc>
          <w:tcPr>
            <w:tcW w:w="63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1C57EEC">
            <w:p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5</w:t>
            </w:r>
          </w:p>
        </w:tc>
        <w:tc>
          <w:tcPr>
            <w:tcW w:w="552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04AD917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 xml:space="preserve">Współrzędne chromatyczności </w:t>
            </w:r>
            <w:r>
              <w:rPr>
                <w:i/>
                <w:sz w:val="20"/>
                <w:lang w:val="en-GB"/>
              </w:rPr>
              <w:t>x</w:t>
            </w:r>
            <w:r>
              <w:rPr>
                <w:sz w:val="20"/>
                <w:lang w:val="en-GB"/>
              </w:rPr>
              <w:t>,</w:t>
            </w:r>
            <w:r>
              <w:rPr>
                <w:i/>
                <w:sz w:val="20"/>
                <w:lang w:val="en-GB"/>
              </w:rPr>
              <w:t>y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B36DFEA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61E59B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wg rys. 1,2 i 3</w:t>
            </w:r>
          </w:p>
        </w:tc>
      </w:tr>
    </w:tbl>
    <w:p w14:paraId="344DEE71">
      <w:pPr>
        <w:numPr>
          <w:ilvl w:val="12"/>
          <w:numId w:val="0"/>
        </w:numPr>
        <w:spacing w:before="60"/>
        <w:rPr>
          <w:sz w:val="20"/>
        </w:rPr>
      </w:pPr>
      <w:r>
        <w:rPr>
          <w:sz w:val="20"/>
          <w:vertAlign w:val="superscript"/>
        </w:rPr>
        <w:t xml:space="preserve">* </w:t>
      </w:r>
      <w:r>
        <w:rPr>
          <w:sz w:val="20"/>
        </w:rPr>
        <w:t>na wszystkich drogach</w:t>
      </w:r>
    </w:p>
    <w:p w14:paraId="492AD3B7">
      <w:pPr>
        <w:numPr>
          <w:ilvl w:val="12"/>
          <w:numId w:val="0"/>
        </w:num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Barwa oznakowania powinna być określona wg PN-EN 1436:2012 [1] przez współrzędne chromatyczności x i y, które dla suchego oznakowania powinny leżeć w obszarze zdefiniowanym przez cztery punkty narożne podane w tablicy 11 i na wykresach (rys. 1, 2 i 3).</w:t>
      </w:r>
    </w:p>
    <w:p w14:paraId="11D26AF7">
      <w:pPr>
        <w:keepNext/>
        <w:spacing w:before="120" w:after="120"/>
        <w:rPr>
          <w:sz w:val="20"/>
        </w:rPr>
      </w:pPr>
      <w:r>
        <w:rPr>
          <w:sz w:val="20"/>
        </w:rPr>
        <w:t>Tablica 11. Punkty narożne obszarów chromatyczności oznakowań dróg</w:t>
      </w:r>
    </w:p>
    <w:tbl>
      <w:tblPr>
        <w:tblStyle w:val="7"/>
        <w:tblW w:w="7468" w:type="dxa"/>
        <w:tblInd w:w="0" w:type="dxa"/>
        <w:tblLayout w:type="fixed"/>
        <w:tblCellMar>
          <w:top w:w="0" w:type="dxa"/>
          <w:left w:w="157" w:type="dxa"/>
          <w:bottom w:w="0" w:type="dxa"/>
          <w:right w:w="157" w:type="dxa"/>
        </w:tblCellMar>
      </w:tblPr>
      <w:tblGrid>
        <w:gridCol w:w="2601"/>
        <w:gridCol w:w="425"/>
        <w:gridCol w:w="1110"/>
        <w:gridCol w:w="1111"/>
        <w:gridCol w:w="1110"/>
        <w:gridCol w:w="1111"/>
      </w:tblGrid>
      <w:tr w14:paraId="7902B2A2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rPr>
          <w:trHeight w:val="398" w:hRule="atLeast"/>
        </w:trPr>
        <w:tc>
          <w:tcPr>
            <w:tcW w:w="3026" w:type="dxa"/>
            <w:gridSpan w:val="2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nil"/>
            </w:tcBorders>
          </w:tcPr>
          <w:p w14:paraId="256A8D70">
            <w:pPr>
              <w:tabs>
                <w:tab w:val="left" w:pos="-720"/>
              </w:tabs>
              <w:suppressAutoHyphens/>
              <w:spacing w:before="120" w:after="120"/>
              <w:rPr>
                <w:bCs/>
                <w:spacing w:val="-3"/>
                <w:sz w:val="20"/>
              </w:rPr>
            </w:pPr>
            <w:r>
              <w:rPr>
                <w:bCs/>
                <w:spacing w:val="-3"/>
                <w:sz w:val="20"/>
              </w:rPr>
              <w:t>Punkt narożny nr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nil"/>
            </w:tcBorders>
          </w:tcPr>
          <w:p w14:paraId="335BBA64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  <w:sz w:val="20"/>
              </w:rPr>
            </w:pPr>
            <w:r>
              <w:rPr>
                <w:bCs/>
                <w:spacing w:val="-3"/>
                <w:sz w:val="20"/>
              </w:rPr>
              <w:t>1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nil"/>
            </w:tcBorders>
          </w:tcPr>
          <w:p w14:paraId="4E223894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  <w:sz w:val="20"/>
              </w:rPr>
            </w:pPr>
            <w:r>
              <w:rPr>
                <w:bCs/>
                <w:spacing w:val="-3"/>
                <w:sz w:val="20"/>
              </w:rPr>
              <w:t>2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nil"/>
            </w:tcBorders>
          </w:tcPr>
          <w:p w14:paraId="687EBAB2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  <w:sz w:val="20"/>
              </w:rPr>
            </w:pPr>
            <w:r>
              <w:rPr>
                <w:bCs/>
                <w:spacing w:val="-3"/>
                <w:sz w:val="20"/>
              </w:rPr>
              <w:t>3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2B2E412A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  <w:sz w:val="20"/>
              </w:rPr>
            </w:pPr>
            <w:r>
              <w:rPr>
                <w:bCs/>
                <w:spacing w:val="-3"/>
                <w:sz w:val="20"/>
              </w:rPr>
              <w:t>4</w:t>
            </w:r>
          </w:p>
        </w:tc>
      </w:tr>
      <w:tr w14:paraId="39C3774D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2601" w:type="dxa"/>
            <w:tcBorders>
              <w:top w:val="double" w:color="auto" w:sz="4" w:space="0"/>
              <w:left w:val="single" w:color="auto" w:sz="6" w:space="0"/>
              <w:bottom w:val="nil"/>
              <w:right w:val="nil"/>
            </w:tcBorders>
          </w:tcPr>
          <w:p w14:paraId="3E9ACA3B">
            <w:pPr>
              <w:pStyle w:val="16"/>
              <w:tabs>
                <w:tab w:val="left" w:pos="-720"/>
                <w:tab w:val="clear" w:pos="4536"/>
                <w:tab w:val="clear" w:pos="9072"/>
              </w:tabs>
              <w:suppressAutoHyphens/>
              <w:spacing w:before="20" w:after="20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Oznakowanie białe</w:t>
            </w:r>
          </w:p>
        </w:tc>
        <w:tc>
          <w:tcPr>
            <w:tcW w:w="425" w:type="dxa"/>
            <w:tcBorders>
              <w:top w:val="double" w:color="auto" w:sz="4" w:space="0"/>
              <w:left w:val="single" w:color="auto" w:sz="6" w:space="0"/>
              <w:bottom w:val="nil"/>
              <w:right w:val="nil"/>
            </w:tcBorders>
          </w:tcPr>
          <w:p w14:paraId="233E24E8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double" w:color="auto" w:sz="4" w:space="0"/>
              <w:left w:val="single" w:color="auto" w:sz="6" w:space="0"/>
              <w:bottom w:val="nil"/>
              <w:right w:val="nil"/>
            </w:tcBorders>
          </w:tcPr>
          <w:p w14:paraId="7D1D082F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0,355</w:t>
            </w:r>
          </w:p>
        </w:tc>
        <w:tc>
          <w:tcPr>
            <w:tcW w:w="1111" w:type="dxa"/>
            <w:tcBorders>
              <w:top w:val="double" w:color="auto" w:sz="4" w:space="0"/>
              <w:left w:val="single" w:color="auto" w:sz="6" w:space="0"/>
              <w:bottom w:val="nil"/>
              <w:right w:val="nil"/>
            </w:tcBorders>
          </w:tcPr>
          <w:p w14:paraId="60F164BB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0,305</w:t>
            </w:r>
          </w:p>
        </w:tc>
        <w:tc>
          <w:tcPr>
            <w:tcW w:w="1110" w:type="dxa"/>
            <w:tcBorders>
              <w:top w:val="double" w:color="auto" w:sz="4" w:space="0"/>
              <w:left w:val="single" w:color="auto" w:sz="6" w:space="0"/>
              <w:bottom w:val="nil"/>
              <w:right w:val="nil"/>
            </w:tcBorders>
          </w:tcPr>
          <w:p w14:paraId="5672359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0,285</w:t>
            </w:r>
          </w:p>
        </w:tc>
        <w:tc>
          <w:tcPr>
            <w:tcW w:w="1111" w:type="dxa"/>
            <w:tcBorders>
              <w:top w:val="double" w:color="auto" w:sz="4" w:space="0"/>
              <w:left w:val="single" w:color="auto" w:sz="6" w:space="0"/>
              <w:bottom w:val="nil"/>
              <w:right w:val="single" w:color="auto" w:sz="6" w:space="0"/>
            </w:tcBorders>
          </w:tcPr>
          <w:p w14:paraId="334DD0D2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0,335</w:t>
            </w:r>
          </w:p>
        </w:tc>
      </w:tr>
      <w:tr w14:paraId="61856157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2601" w:type="dxa"/>
            <w:tcBorders>
              <w:top w:val="nil"/>
              <w:left w:val="single" w:color="auto" w:sz="6" w:space="0"/>
              <w:bottom w:val="nil"/>
              <w:right w:val="nil"/>
            </w:tcBorders>
          </w:tcPr>
          <w:p w14:paraId="0245A7C9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3BD7AA72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3B0CA756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0,355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5CCB6A9F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0,305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3278F9E0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0,325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nil"/>
              <w:right w:val="single" w:color="auto" w:sz="6" w:space="0"/>
            </w:tcBorders>
          </w:tcPr>
          <w:p w14:paraId="407633B8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0,375</w:t>
            </w:r>
          </w:p>
        </w:tc>
      </w:tr>
      <w:tr w14:paraId="27281592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rPr>
          <w:trHeight w:val="350" w:hRule="atLeast"/>
        </w:trPr>
        <w:tc>
          <w:tcPr>
            <w:tcW w:w="2601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5702AD1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193B3785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1936AC55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0,443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4B04921E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0,545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4C3388C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0,465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nil"/>
              <w:right w:val="single" w:color="auto" w:sz="6" w:space="0"/>
            </w:tcBorders>
          </w:tcPr>
          <w:p w14:paraId="31F3A397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0,389</w:t>
            </w:r>
          </w:p>
        </w:tc>
      </w:tr>
      <w:tr w14:paraId="3F52ADB9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2601" w:type="dxa"/>
            <w:tcBorders>
              <w:top w:val="nil"/>
              <w:left w:val="single" w:color="auto" w:sz="6" w:space="0"/>
              <w:bottom w:val="single" w:color="auto" w:sz="6" w:space="0"/>
              <w:right w:val="nil"/>
            </w:tcBorders>
          </w:tcPr>
          <w:p w14:paraId="63C57F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klasa Y1</w:t>
            </w:r>
          </w:p>
        </w:tc>
        <w:tc>
          <w:tcPr>
            <w:tcW w:w="42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42616B49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22C88F8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0,399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4DA2C579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0,455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4CA4FBCA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0,535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460AC79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0,431</w:t>
            </w:r>
          </w:p>
        </w:tc>
      </w:tr>
      <w:tr w14:paraId="46DBDE58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2601" w:type="dxa"/>
            <w:tcBorders>
              <w:top w:val="single" w:color="auto" w:sz="6" w:space="0"/>
              <w:left w:val="single" w:color="auto" w:sz="6" w:space="0"/>
              <w:right w:val="nil"/>
            </w:tcBorders>
          </w:tcPr>
          <w:p w14:paraId="7E2CC2C2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nil"/>
            </w:tcBorders>
          </w:tcPr>
          <w:p w14:paraId="12A207D8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nil"/>
            </w:tcBorders>
          </w:tcPr>
          <w:p w14:paraId="2447E2AC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z w:val="20"/>
                <w:lang w:val="en-US"/>
              </w:rPr>
              <w:t>0,494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nil"/>
            </w:tcBorders>
          </w:tcPr>
          <w:p w14:paraId="1D14F966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z w:val="20"/>
                <w:lang w:val="en-US"/>
              </w:rPr>
              <w:t>0,545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nil"/>
            </w:tcBorders>
          </w:tcPr>
          <w:p w14:paraId="1B224647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z w:val="20"/>
                <w:lang w:val="en-US"/>
              </w:rPr>
              <w:t>0,465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</w:tcPr>
          <w:p w14:paraId="6270AB9E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z w:val="20"/>
                <w:lang w:val="en-US"/>
              </w:rPr>
              <w:t>0,427</w:t>
            </w:r>
          </w:p>
        </w:tc>
      </w:tr>
      <w:tr w14:paraId="0B97DE60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2601" w:type="dxa"/>
            <w:tcBorders>
              <w:left w:val="single" w:color="auto" w:sz="6" w:space="0"/>
              <w:bottom w:val="single" w:color="auto" w:sz="6" w:space="0"/>
              <w:right w:val="nil"/>
            </w:tcBorders>
          </w:tcPr>
          <w:p w14:paraId="031584B0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klasa Y2</w:t>
            </w:r>
          </w:p>
        </w:tc>
        <w:tc>
          <w:tcPr>
            <w:tcW w:w="425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nil"/>
            </w:tcBorders>
          </w:tcPr>
          <w:p w14:paraId="6D4D4D16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nil"/>
            </w:tcBorders>
          </w:tcPr>
          <w:p w14:paraId="7AFA8E31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z w:val="20"/>
                <w:lang w:val="en-US"/>
              </w:rPr>
              <w:t>0,427</w:t>
            </w:r>
          </w:p>
        </w:tc>
        <w:tc>
          <w:tcPr>
            <w:tcW w:w="1111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nil"/>
            </w:tcBorders>
          </w:tcPr>
          <w:p w14:paraId="3911C8B9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z w:val="20"/>
                <w:lang w:val="en-US"/>
              </w:rPr>
              <w:t>0,455</w:t>
            </w:r>
          </w:p>
        </w:tc>
        <w:tc>
          <w:tcPr>
            <w:tcW w:w="1110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nil"/>
            </w:tcBorders>
          </w:tcPr>
          <w:p w14:paraId="49F49C0C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z w:val="20"/>
                <w:lang w:val="en-US"/>
              </w:rPr>
              <w:t>0,535</w:t>
            </w:r>
          </w:p>
        </w:tc>
        <w:tc>
          <w:tcPr>
            <w:tcW w:w="1111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4305C54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z w:val="20"/>
                <w:lang w:val="en-US"/>
              </w:rPr>
              <w:t>0,483</w:t>
            </w:r>
          </w:p>
        </w:tc>
      </w:tr>
      <w:tr w14:paraId="1CD8612C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2601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05438BF4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Oznakowanie czerwone</w:t>
            </w:r>
          </w:p>
        </w:tc>
        <w:tc>
          <w:tcPr>
            <w:tcW w:w="425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7E22F2E0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0F2EB607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0,690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2D5583D4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0,530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nil"/>
              <w:right w:val="nil"/>
            </w:tcBorders>
          </w:tcPr>
          <w:p w14:paraId="0B318B67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0,495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nil"/>
              <w:right w:val="single" w:color="auto" w:sz="6" w:space="0"/>
            </w:tcBorders>
          </w:tcPr>
          <w:p w14:paraId="35558991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0,655</w:t>
            </w:r>
          </w:p>
        </w:tc>
      </w:tr>
      <w:tr w14:paraId="5A044337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2601" w:type="dxa"/>
            <w:tcBorders>
              <w:top w:val="nil"/>
              <w:left w:val="single" w:color="auto" w:sz="6" w:space="0"/>
              <w:bottom w:val="single" w:color="auto" w:sz="4" w:space="0"/>
              <w:right w:val="nil"/>
            </w:tcBorders>
          </w:tcPr>
          <w:p w14:paraId="255861E0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5EBA9ADE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6BAAC144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0,310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4222E4B8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0,300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0E96F6F3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0,335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5F23194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0,345</w:t>
            </w:r>
          </w:p>
        </w:tc>
      </w:tr>
      <w:tr w14:paraId="05EE9B68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2601" w:type="dxa"/>
            <w:tcBorders>
              <w:top w:val="nil"/>
              <w:left w:val="single" w:color="auto" w:sz="6" w:space="0"/>
              <w:right w:val="nil"/>
            </w:tcBorders>
          </w:tcPr>
          <w:p w14:paraId="59A0C541">
            <w:pPr>
              <w:pStyle w:val="16"/>
              <w:tabs>
                <w:tab w:val="left" w:pos="-720"/>
                <w:tab w:val="clear" w:pos="4536"/>
                <w:tab w:val="clear" w:pos="9072"/>
              </w:tabs>
              <w:suppressAutoHyphens/>
              <w:spacing w:before="20" w:after="20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Oznakowanie niebieskie</w:t>
            </w:r>
          </w:p>
        </w:tc>
        <w:tc>
          <w:tcPr>
            <w:tcW w:w="42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47947BB8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5591057E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0,078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3F277A2A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0,200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539EA588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0,240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A754F23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0,137</w:t>
            </w:r>
          </w:p>
        </w:tc>
      </w:tr>
      <w:tr w14:paraId="17B46C4A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2601" w:type="dxa"/>
            <w:tcBorders>
              <w:top w:val="nil"/>
              <w:left w:val="single" w:color="auto" w:sz="6" w:space="0"/>
              <w:bottom w:val="single" w:color="auto" w:sz="4" w:space="0"/>
              <w:right w:val="nil"/>
            </w:tcBorders>
          </w:tcPr>
          <w:p w14:paraId="26F7CB9F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2ED5841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2B2C2EC5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0,171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58E9E569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0,255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</w:tcPr>
          <w:p w14:paraId="3121D7E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0,210</w:t>
            </w:r>
          </w:p>
        </w:tc>
        <w:tc>
          <w:tcPr>
            <w:tcW w:w="111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FEB675E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>
              <w:rPr>
                <w:spacing w:val="-3"/>
                <w:sz w:val="20"/>
              </w:rPr>
              <w:t>0,038</w:t>
            </w:r>
          </w:p>
        </w:tc>
      </w:tr>
    </w:tbl>
    <w:p w14:paraId="3BBEF6C6">
      <w:pPr>
        <w:rPr>
          <w:sz w:val="20"/>
        </w:rPr>
      </w:pPr>
    </w:p>
    <w:p w14:paraId="2C328CBE">
      <w:pPr>
        <w:rPr>
          <w:sz w:val="20"/>
        </w:rPr>
      </w:pPr>
    </w:p>
    <w:p w14:paraId="22210078">
      <w:pPr>
        <w:pStyle w:val="16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sz w:val="20"/>
        </w:rPr>
      </w:pPr>
      <w:r>
        <w:rPr>
          <w:sz w:val="20"/>
        </w:rPr>
        <w:pict>
          <v:shape id="_x0000_i1025" o:spt="75" type="#_x0000_t75" style="height:261.5pt;width:313.15pt;" filled="f" o:preferrelative="t" stroked="f" coordsize="21600,21600">
            <v:path/>
            <v:fill on="f" focussize="0,0"/>
            <v:stroke on="f" joinstyle="miter"/>
            <v:imagedata r:id="rId7" o:title="rys1"/>
            <o:lock v:ext="edit" aspectratio="t"/>
            <w10:wrap type="none"/>
            <w10:anchorlock/>
          </v:shape>
        </w:pict>
      </w:r>
    </w:p>
    <w:p w14:paraId="36591E64">
      <w:pPr>
        <w:pStyle w:val="16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sz w:val="20"/>
        </w:rPr>
      </w:pPr>
    </w:p>
    <w:p w14:paraId="422F6DA0">
      <w:pPr>
        <w:numPr>
          <w:ilvl w:val="12"/>
          <w:numId w:val="0"/>
        </w:numPr>
        <w:spacing w:before="120"/>
        <w:jc w:val="left"/>
        <w:rPr>
          <w:sz w:val="20"/>
        </w:rPr>
      </w:pPr>
      <w:r>
        <w:rPr>
          <w:sz w:val="20"/>
        </w:rPr>
        <w:t>Rys. 1. Współrzędne chromatyczności x,y dla barwy białej oznakowania</w:t>
      </w:r>
    </w:p>
    <w:p w14:paraId="6DC1C4D9">
      <w:pPr>
        <w:numPr>
          <w:ilvl w:val="12"/>
          <w:numId w:val="0"/>
        </w:numPr>
        <w:spacing w:before="120"/>
        <w:jc w:val="left"/>
        <w:rPr>
          <w:sz w:val="20"/>
        </w:rPr>
      </w:pPr>
    </w:p>
    <w:p w14:paraId="281AD6EB">
      <w:pPr>
        <w:numPr>
          <w:ilvl w:val="12"/>
          <w:numId w:val="0"/>
        </w:numPr>
        <w:spacing w:before="120"/>
        <w:jc w:val="left"/>
        <w:rPr>
          <w:sz w:val="20"/>
        </w:rPr>
      </w:pPr>
    </w:p>
    <w:p w14:paraId="71106124">
      <w:pPr>
        <w:numPr>
          <w:ilvl w:val="12"/>
          <w:numId w:val="0"/>
        </w:numPr>
        <w:spacing w:before="120"/>
        <w:jc w:val="center"/>
        <w:rPr>
          <w:sz w:val="20"/>
        </w:rPr>
      </w:pPr>
      <w:r>
        <w:rPr>
          <w:sz w:val="20"/>
        </w:rPr>
        <w:pict>
          <v:shape id="_x0000_i1026" o:spt="75" type="#_x0000_t75" style="height:258.1pt;width:305pt;" filled="f" o:preferrelative="t" stroked="f" coordsize="21600,21600">
            <v:path/>
            <v:fill on="f" focussize="0,0"/>
            <v:stroke on="f" joinstyle="miter"/>
            <v:imagedata r:id="rId8" o:title="rys2"/>
            <o:lock v:ext="edit" aspectratio="t"/>
            <w10:wrap type="none"/>
            <w10:anchorlock/>
          </v:shape>
        </w:pict>
      </w:r>
    </w:p>
    <w:p w14:paraId="4E912135">
      <w:pPr>
        <w:numPr>
          <w:ilvl w:val="12"/>
          <w:numId w:val="0"/>
        </w:numPr>
        <w:rPr>
          <w:sz w:val="20"/>
        </w:rPr>
      </w:pPr>
      <w:r>
        <w:rPr>
          <w:sz w:val="20"/>
        </w:rPr>
        <w:t>Rys.2. Współrzędne chromatyczności x,y dla barwy żółtej oznakowania</w:t>
      </w:r>
    </w:p>
    <w:p w14:paraId="400F1ED1">
      <w:pPr>
        <w:numPr>
          <w:ilvl w:val="12"/>
          <w:numId w:val="0"/>
        </w:numPr>
        <w:spacing w:before="120"/>
        <w:jc w:val="center"/>
        <w:rPr>
          <w:sz w:val="20"/>
        </w:rPr>
      </w:pPr>
      <w:r>
        <w:rPr>
          <w:b/>
          <w:sz w:val="20"/>
        </w:rPr>
        <w:pict>
          <v:shape id="_x0000_i1027" o:spt="75" type="#_x0000_t75" style="height:330.8pt;width:308.4pt;" fillcolor="#FFFFFF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</w:pict>
      </w:r>
    </w:p>
    <w:p w14:paraId="701A1D89">
      <w:pPr>
        <w:pStyle w:val="15"/>
        <w:tabs>
          <w:tab w:val="left" w:pos="-720"/>
        </w:tabs>
        <w:suppressAutoHyphens/>
        <w:spacing w:before="0" w:line="360" w:lineRule="auto"/>
        <w:rPr>
          <w:spacing w:val="-3"/>
          <w:sz w:val="20"/>
        </w:rPr>
      </w:pPr>
      <w:r>
        <w:rPr>
          <w:spacing w:val="-3"/>
          <w:sz w:val="20"/>
        </w:rPr>
        <w:t>Rys. 3. Granice barw białej, żółtej, czerwonej, niebieskiej i zielonej oznakowania</w:t>
      </w:r>
    </w:p>
    <w:p w14:paraId="2BFBDADD">
      <w:pPr>
        <w:keepNext/>
        <w:numPr>
          <w:ilvl w:val="12"/>
          <w:numId w:val="0"/>
        </w:numPr>
        <w:spacing w:before="120" w:after="120"/>
        <w:rPr>
          <w:sz w:val="20"/>
        </w:rPr>
      </w:pPr>
      <w:r>
        <w:rPr>
          <w:sz w:val="20"/>
        </w:rPr>
        <w:t>6.4.1.3. Widzialność w nocy</w:t>
      </w:r>
    </w:p>
    <w:p w14:paraId="097D338D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Za miarę widzialności w nocy przyjęto powierzchniowy współczynnik odblasku R</w:t>
      </w:r>
      <w:r>
        <w:rPr>
          <w:sz w:val="20"/>
          <w:vertAlign w:val="subscript"/>
        </w:rPr>
        <w:t>L</w:t>
      </w:r>
      <w:r>
        <w:rPr>
          <w:sz w:val="20"/>
        </w:rPr>
        <w:t>, określany według PN-EN 1436:2012 [1].</w:t>
      </w:r>
    </w:p>
    <w:p w14:paraId="1D9B6393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Ze względu na wartość powierzchniowego współczynnika odblasku </w:t>
      </w:r>
      <w:r>
        <w:rPr>
          <w:i/>
          <w:sz w:val="20"/>
        </w:rPr>
        <w:t>R</w:t>
      </w:r>
      <w:r>
        <w:rPr>
          <w:i/>
          <w:sz w:val="20"/>
          <w:vertAlign w:val="subscript"/>
        </w:rPr>
        <w:t>L</w:t>
      </w:r>
      <w:r>
        <w:rPr>
          <w:sz w:val="20"/>
        </w:rPr>
        <w:t xml:space="preserve"> [mcd m</w:t>
      </w:r>
      <w:r>
        <w:rPr>
          <w:sz w:val="20"/>
          <w:vertAlign w:val="superscript"/>
        </w:rPr>
        <w:t>-2</w:t>
      </w:r>
      <w:r>
        <w:rPr>
          <w:sz w:val="20"/>
        </w:rPr>
        <w:t xml:space="preserve"> lx</w:t>
      </w:r>
      <w:r>
        <w:rPr>
          <w:sz w:val="20"/>
          <w:vertAlign w:val="superscript"/>
        </w:rPr>
        <w:t>-1</w:t>
      </w:r>
      <w:r>
        <w:rPr>
          <w:sz w:val="20"/>
        </w:rPr>
        <w:t>], poziome oznakowania drogowe w stanie suchym i wilgotnym dzieli się na klasy podane w tablicach: 12 i 13 [1].</w:t>
      </w:r>
    </w:p>
    <w:p w14:paraId="7006AEAA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  <w:rPr>
          <w:sz w:val="20"/>
        </w:rPr>
      </w:pPr>
      <w:r>
        <w:rPr>
          <w:sz w:val="20"/>
        </w:rPr>
        <w:t xml:space="preserve">Tablica 12. Podział na klasy oznakowania drogi ze względu na wartość powierzchniowego współczynnika odblasku </w:t>
      </w:r>
      <w:r>
        <w:rPr>
          <w:i/>
          <w:sz w:val="20"/>
        </w:rPr>
        <w:t>R</w:t>
      </w:r>
      <w:r>
        <w:rPr>
          <w:i/>
          <w:sz w:val="20"/>
          <w:vertAlign w:val="subscript"/>
        </w:rPr>
        <w:t xml:space="preserve">L </w:t>
      </w:r>
    </w:p>
    <w:tbl>
      <w:tblPr>
        <w:tblStyle w:val="7"/>
        <w:tblW w:w="8789" w:type="dxa"/>
        <w:tblInd w:w="138" w:type="dxa"/>
        <w:tblLayout w:type="fixed"/>
        <w:tblCellMar>
          <w:top w:w="0" w:type="dxa"/>
          <w:left w:w="138" w:type="dxa"/>
          <w:bottom w:w="0" w:type="dxa"/>
          <w:right w:w="138" w:type="dxa"/>
        </w:tblCellMar>
      </w:tblPr>
      <w:tblGrid>
        <w:gridCol w:w="1984"/>
        <w:gridCol w:w="1277"/>
        <w:gridCol w:w="1275"/>
        <w:gridCol w:w="4253"/>
      </w:tblGrid>
      <w:tr w14:paraId="3988FAED">
        <w:tblPrEx>
          <w:tblCellMar>
            <w:top w:w="0" w:type="dxa"/>
            <w:left w:w="138" w:type="dxa"/>
            <w:bottom w:w="0" w:type="dxa"/>
            <w:right w:w="138" w:type="dxa"/>
          </w:tblCellMar>
        </w:tblPrEx>
        <w:trPr>
          <w:trHeight w:val="636" w:hRule="atLeast"/>
        </w:trPr>
        <w:tc>
          <w:tcPr>
            <w:tcW w:w="3261" w:type="dxa"/>
            <w:gridSpan w:val="2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nil"/>
            </w:tcBorders>
            <w:vAlign w:val="center"/>
          </w:tcPr>
          <w:p w14:paraId="6B397C17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>
              <w:rPr>
                <w:sz w:val="20"/>
              </w:rPr>
              <w:t>Typ oznakowania nawierzchni i barwa oznakowania</w:t>
            </w:r>
          </w:p>
        </w:tc>
        <w:tc>
          <w:tcPr>
            <w:tcW w:w="1275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nil"/>
            </w:tcBorders>
            <w:vAlign w:val="center"/>
          </w:tcPr>
          <w:p w14:paraId="7FE668C8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Klasa</w:t>
            </w:r>
          </w:p>
        </w:tc>
        <w:tc>
          <w:tcPr>
            <w:tcW w:w="4253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  <w:vAlign w:val="center"/>
          </w:tcPr>
          <w:p w14:paraId="4DA99D33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Wartość powierzchniowego współczynnika odbicia </w:t>
            </w:r>
            <w:r>
              <w:rPr>
                <w:i/>
                <w:sz w:val="20"/>
              </w:rPr>
              <w:t>R</w:t>
            </w:r>
            <w:r>
              <w:rPr>
                <w:i/>
                <w:sz w:val="20"/>
                <w:vertAlign w:val="subscript"/>
              </w:rPr>
              <w:t>L</w:t>
            </w:r>
            <w:r>
              <w:rPr>
                <w:sz w:val="20"/>
              </w:rPr>
              <w:t>, 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</w:tr>
      <w:tr w14:paraId="61C821B5">
        <w:tblPrEx>
          <w:tblCellMar>
            <w:top w:w="0" w:type="dxa"/>
            <w:left w:w="138" w:type="dxa"/>
            <w:bottom w:w="0" w:type="dxa"/>
            <w:right w:w="138" w:type="dxa"/>
          </w:tblCellMar>
        </w:tblPrEx>
        <w:trPr>
          <w:trHeight w:val="1458" w:hRule="atLeast"/>
        </w:trPr>
        <w:tc>
          <w:tcPr>
            <w:tcW w:w="1984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nil"/>
            </w:tcBorders>
          </w:tcPr>
          <w:p w14:paraId="45E0AE5C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trwałe</w:t>
            </w:r>
          </w:p>
        </w:tc>
        <w:tc>
          <w:tcPr>
            <w:tcW w:w="1277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nil"/>
            </w:tcBorders>
          </w:tcPr>
          <w:p w14:paraId="5A93CDD0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biała</w:t>
            </w:r>
          </w:p>
        </w:tc>
        <w:tc>
          <w:tcPr>
            <w:tcW w:w="1275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nil"/>
            </w:tcBorders>
          </w:tcPr>
          <w:p w14:paraId="6A19901E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R0</w:t>
            </w:r>
            <w:r>
              <w:rPr>
                <w:sz w:val="20"/>
                <w:vertAlign w:val="superscript"/>
                <w:lang w:val="en-GB"/>
              </w:rPr>
              <w:t>*</w:t>
            </w:r>
          </w:p>
          <w:p w14:paraId="51FBDA60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R2</w:t>
            </w:r>
          </w:p>
          <w:p w14:paraId="05DF5A4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R3</w:t>
            </w:r>
          </w:p>
          <w:p w14:paraId="49FC31A5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R4</w:t>
            </w:r>
          </w:p>
          <w:p w14:paraId="26E60433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R5</w:t>
            </w:r>
          </w:p>
        </w:tc>
        <w:tc>
          <w:tcPr>
            <w:tcW w:w="4253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</w:tcPr>
          <w:p w14:paraId="32928C6C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brak wymagania</w:t>
            </w:r>
          </w:p>
          <w:p w14:paraId="2372F6F0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100</w:t>
            </w:r>
          </w:p>
          <w:p w14:paraId="198D28E9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150</w:t>
            </w:r>
          </w:p>
          <w:p w14:paraId="55002864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200</w:t>
            </w:r>
          </w:p>
          <w:p w14:paraId="1C9E0702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300</w:t>
            </w:r>
          </w:p>
        </w:tc>
      </w:tr>
      <w:tr w14:paraId="23C21687">
        <w:tblPrEx>
          <w:tblCellMar>
            <w:top w:w="0" w:type="dxa"/>
            <w:left w:w="138" w:type="dxa"/>
            <w:bottom w:w="0" w:type="dxa"/>
            <w:right w:w="138" w:type="dxa"/>
          </w:tblCellMar>
        </w:tblPrEx>
        <w:trPr>
          <w:trHeight w:val="901" w:hRule="atLeast"/>
        </w:trPr>
        <w:tc>
          <w:tcPr>
            <w:tcW w:w="1984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nil"/>
            </w:tcBorders>
          </w:tcPr>
          <w:p w14:paraId="319671C7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tymczasowe</w:t>
            </w:r>
          </w:p>
        </w:tc>
        <w:tc>
          <w:tcPr>
            <w:tcW w:w="1277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nil"/>
            </w:tcBorders>
          </w:tcPr>
          <w:p w14:paraId="2319ACA7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żółta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nil"/>
            </w:tcBorders>
          </w:tcPr>
          <w:p w14:paraId="3F345851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R0</w:t>
            </w:r>
            <w:r>
              <w:rPr>
                <w:sz w:val="20"/>
                <w:vertAlign w:val="superscript"/>
                <w:lang w:val="en-GB"/>
              </w:rPr>
              <w:t>*</w:t>
            </w:r>
          </w:p>
          <w:p w14:paraId="3D31630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R3</w:t>
            </w:r>
          </w:p>
          <w:p w14:paraId="6D522B7F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R5</w:t>
            </w:r>
          </w:p>
        </w:tc>
        <w:tc>
          <w:tcPr>
            <w:tcW w:w="4253" w:type="dxa"/>
            <w:tcBorders>
              <w:top w:val="sing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1CF0F1F4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brak wymagania</w:t>
            </w:r>
          </w:p>
          <w:p w14:paraId="32F48ABF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150</w:t>
            </w:r>
          </w:p>
          <w:p w14:paraId="6864A085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300</w:t>
            </w:r>
          </w:p>
        </w:tc>
      </w:tr>
    </w:tbl>
    <w:p w14:paraId="04EACC50">
      <w:pPr>
        <w:numPr>
          <w:ilvl w:val="12"/>
          <w:numId w:val="0"/>
        </w:numPr>
        <w:ind w:left="142" w:hanging="142"/>
        <w:rPr>
          <w:sz w:val="20"/>
        </w:rPr>
      </w:pPr>
      <w:r>
        <w:rPr>
          <w:sz w:val="20"/>
          <w:vertAlign w:val="superscript"/>
        </w:rPr>
        <w:t>*</w:t>
      </w:r>
      <w:r>
        <w:rPr>
          <w:sz w:val="20"/>
        </w:rPr>
        <w:t xml:space="preserve"> Klasa R0 przeznaczona jest dla warunków, gdy widoczność oznakowania uzyskiwana jest bez oświetlenia reflektorami samochodów</w:t>
      </w:r>
    </w:p>
    <w:p w14:paraId="73862A4B">
      <w:pPr>
        <w:numPr>
          <w:ilvl w:val="12"/>
          <w:numId w:val="0"/>
        </w:numPr>
        <w:spacing w:before="240" w:after="120"/>
        <w:rPr>
          <w:sz w:val="20"/>
        </w:rPr>
      </w:pPr>
      <w:r>
        <w:rPr>
          <w:sz w:val="20"/>
        </w:rPr>
        <w:t>Tablica 13. Klasy R</w:t>
      </w:r>
      <w:r>
        <w:rPr>
          <w:sz w:val="20"/>
          <w:vertAlign w:val="subscript"/>
        </w:rPr>
        <w:t>L</w:t>
      </w:r>
      <w:r>
        <w:rPr>
          <w:sz w:val="20"/>
        </w:rPr>
        <w:t xml:space="preserve"> oznakowań drogowych w stanie wilgotnym</w:t>
      </w:r>
    </w:p>
    <w:tbl>
      <w:tblPr>
        <w:tblStyle w:val="7"/>
        <w:tblW w:w="8789" w:type="dxa"/>
        <w:tblInd w:w="157" w:type="dxa"/>
        <w:tblLayout w:type="fixed"/>
        <w:tblCellMar>
          <w:top w:w="0" w:type="dxa"/>
          <w:left w:w="157" w:type="dxa"/>
          <w:bottom w:w="0" w:type="dxa"/>
          <w:right w:w="157" w:type="dxa"/>
        </w:tblCellMar>
      </w:tblPr>
      <w:tblGrid>
        <w:gridCol w:w="3402"/>
        <w:gridCol w:w="993"/>
        <w:gridCol w:w="4394"/>
      </w:tblGrid>
      <w:tr w14:paraId="69AC47A3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3402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nil"/>
            </w:tcBorders>
            <w:vAlign w:val="center"/>
          </w:tcPr>
          <w:p w14:paraId="32FA1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Warunki wilgotności</w:t>
            </w:r>
          </w:p>
        </w:tc>
        <w:tc>
          <w:tcPr>
            <w:tcW w:w="993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nil"/>
            </w:tcBorders>
            <w:vAlign w:val="center"/>
          </w:tcPr>
          <w:p w14:paraId="7B555106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Klasy</w:t>
            </w:r>
          </w:p>
        </w:tc>
        <w:tc>
          <w:tcPr>
            <w:tcW w:w="4394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  <w:vAlign w:val="center"/>
          </w:tcPr>
          <w:p w14:paraId="74FC6610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Wartość powierzchniowego współczyn-nika odbicia </w:t>
            </w:r>
            <w:r>
              <w:rPr>
                <w:i/>
                <w:sz w:val="20"/>
              </w:rPr>
              <w:t>R</w:t>
            </w:r>
            <w:r>
              <w:rPr>
                <w:i/>
                <w:sz w:val="20"/>
                <w:vertAlign w:val="subscript"/>
              </w:rPr>
              <w:t>L</w:t>
            </w:r>
            <w:r>
              <w:rPr>
                <w:sz w:val="20"/>
              </w:rPr>
              <w:t>, 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</w:tr>
      <w:tr w14:paraId="5CDAB02C">
        <w:tblPrEx>
          <w:tblCellMar>
            <w:top w:w="0" w:type="dxa"/>
            <w:left w:w="157" w:type="dxa"/>
            <w:bottom w:w="0" w:type="dxa"/>
            <w:right w:w="157" w:type="dxa"/>
          </w:tblCellMar>
        </w:tblPrEx>
        <w:tc>
          <w:tcPr>
            <w:tcW w:w="3402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nil"/>
            </w:tcBorders>
          </w:tcPr>
          <w:p w14:paraId="6A649706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 xml:space="preserve">uzyskana po 1 min po wylaniu na oznakowanie 10 l wody </w:t>
            </w:r>
          </w:p>
        </w:tc>
        <w:tc>
          <w:tcPr>
            <w:tcW w:w="993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nil"/>
            </w:tcBorders>
          </w:tcPr>
          <w:p w14:paraId="4280D73D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RW0*</w:t>
            </w:r>
          </w:p>
          <w:p w14:paraId="233270C8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RW1</w:t>
            </w:r>
          </w:p>
          <w:p w14:paraId="79D727FF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RW2</w:t>
            </w:r>
          </w:p>
          <w:p w14:paraId="0C024186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RW3</w:t>
            </w:r>
          </w:p>
          <w:p w14:paraId="3D654121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RW4</w:t>
            </w:r>
          </w:p>
        </w:tc>
        <w:tc>
          <w:tcPr>
            <w:tcW w:w="4394" w:type="dxa"/>
            <w:tcBorders>
              <w:top w:val="double" w:color="auto" w:sz="4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</w:tcPr>
          <w:p w14:paraId="072396FD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bez wymagań</w:t>
            </w:r>
          </w:p>
          <w:p w14:paraId="77DFC6C7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25</w:t>
            </w:r>
          </w:p>
          <w:p w14:paraId="45535560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35</w:t>
            </w:r>
          </w:p>
          <w:p w14:paraId="2FD88D21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50</w:t>
            </w:r>
          </w:p>
          <w:p w14:paraId="07B4072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75</w:t>
            </w:r>
          </w:p>
        </w:tc>
      </w:tr>
    </w:tbl>
    <w:p w14:paraId="1A5A1305">
      <w:pPr>
        <w:numPr>
          <w:ilvl w:val="12"/>
          <w:numId w:val="0"/>
        </w:numPr>
        <w:spacing w:before="60"/>
        <w:ind w:left="142" w:hanging="142"/>
        <w:rPr>
          <w:sz w:val="20"/>
        </w:rPr>
      </w:pPr>
      <w:r>
        <w:rPr>
          <w:sz w:val="20"/>
        </w:rPr>
        <w:t>* Klasa RW0 jest przeznaczona dla przypadków, gdy odblaskowość nie jest wymagana z przyczyn ekonomicznych lub technicznych.</w:t>
      </w:r>
    </w:p>
    <w:p w14:paraId="7B8AFCF2">
      <w:pPr>
        <w:numPr>
          <w:ilvl w:val="12"/>
          <w:numId w:val="0"/>
        </w:numPr>
        <w:spacing w:before="240"/>
        <w:rPr>
          <w:sz w:val="20"/>
        </w:rPr>
      </w:pPr>
      <w:r>
        <w:rPr>
          <w:sz w:val="20"/>
        </w:rPr>
        <w:tab/>
      </w:r>
      <w:r>
        <w:rPr>
          <w:sz w:val="20"/>
        </w:rPr>
        <w:t>W PN-EN 1436:2012 [1] uwzględniono także podział na klasy RR odblaskowości oznakowanie drogi w czasie deszczu o intensywności 20 mm/h. Klasy te są identyczne jak w tablicy 13. Wymaganie to nie jest stosowane w Polsce, a także w większości krajów europejskich. Określana jest wtedy klasa RR0.</w:t>
      </w:r>
    </w:p>
    <w:p w14:paraId="189FA1C7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W tablicy 14 podano wymagania względem współczynnika odblasku </w:t>
      </w:r>
      <w:r>
        <w:rPr>
          <w:i/>
          <w:sz w:val="20"/>
        </w:rPr>
        <w:t>R</w:t>
      </w:r>
      <w:r>
        <w:rPr>
          <w:i/>
          <w:sz w:val="20"/>
          <w:vertAlign w:val="subscript"/>
        </w:rPr>
        <w:t>L</w:t>
      </w:r>
      <w:r>
        <w:rPr>
          <w:sz w:val="20"/>
        </w:rPr>
        <w:t xml:space="preserve"> , jakie powinny spełniać oznakowania dróg w okresie eksploatacji z podziałem na drogi klasy pierwszej o prędkości dopuszczalnej </w:t>
      </w:r>
      <w:r>
        <w:rPr>
          <w:sz w:val="20"/>
          <w:lang w:val="en-US"/>
        </w:rPr>
        <w:sym w:font="Symbol" w:char="00B3"/>
      </w:r>
      <w:r>
        <w:rPr>
          <w:sz w:val="20"/>
        </w:rPr>
        <w:t xml:space="preserve"> 100 km/h</w:t>
      </w:r>
      <w:r>
        <w:rPr>
          <w:sz w:val="20"/>
          <w:vertAlign w:val="superscript"/>
        </w:rPr>
        <w:t xml:space="preserve">  </w:t>
      </w:r>
      <w:r>
        <w:rPr>
          <w:sz w:val="20"/>
        </w:rPr>
        <w:t>i drugiej &lt; 100 km/h.</w:t>
      </w:r>
    </w:p>
    <w:p w14:paraId="39A0FDCA">
      <w:pPr>
        <w:keepNext/>
        <w:numPr>
          <w:ilvl w:val="12"/>
          <w:numId w:val="0"/>
        </w:numPr>
        <w:tabs>
          <w:tab w:val="left" w:pos="1276"/>
        </w:tabs>
        <w:spacing w:before="240" w:after="120"/>
        <w:ind w:left="1276" w:hanging="1276"/>
        <w:rPr>
          <w:sz w:val="20"/>
        </w:rPr>
      </w:pPr>
      <w:r>
        <w:rPr>
          <w:sz w:val="20"/>
        </w:rPr>
        <w:t>Tablica 14.</w:t>
      </w:r>
      <w:r>
        <w:rPr>
          <w:sz w:val="20"/>
        </w:rPr>
        <w:tab/>
      </w:r>
      <w:r>
        <w:rPr>
          <w:sz w:val="20"/>
        </w:rPr>
        <w:t>Wymagania eksploatacyjne dotyczące współczynnika odblasku oznakowań dróg [17]. Metody badań według PN-EN 1436:2012 [1] i PN-EN 1871:2003 [8]</w:t>
      </w:r>
    </w:p>
    <w:tbl>
      <w:tblPr>
        <w:tblStyle w:val="7"/>
        <w:tblW w:w="8859" w:type="dxa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496"/>
        <w:gridCol w:w="6237"/>
        <w:gridCol w:w="1134"/>
        <w:gridCol w:w="992"/>
      </w:tblGrid>
      <w:tr w14:paraId="0DC8B23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blHeader/>
        </w:trPr>
        <w:tc>
          <w:tcPr>
            <w:tcW w:w="496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  <w:vAlign w:val="center"/>
          </w:tcPr>
          <w:p w14:paraId="0604B953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Lp.</w:t>
            </w:r>
          </w:p>
        </w:tc>
        <w:tc>
          <w:tcPr>
            <w:tcW w:w="6237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  <w:vAlign w:val="center"/>
          </w:tcPr>
          <w:p w14:paraId="01F88619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  <w:vAlign w:val="center"/>
          </w:tcPr>
          <w:p w14:paraId="4D88E88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Jednostki</w:t>
            </w:r>
          </w:p>
        </w:tc>
        <w:tc>
          <w:tcPr>
            <w:tcW w:w="992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  <w:vAlign w:val="center"/>
          </w:tcPr>
          <w:p w14:paraId="0C03674D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Wyma-gania</w:t>
            </w:r>
          </w:p>
        </w:tc>
      </w:tr>
      <w:tr w14:paraId="764BEE3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55" w:hRule="atLeast"/>
        </w:trPr>
        <w:tc>
          <w:tcPr>
            <w:tcW w:w="496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181AADC9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6237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CB44AE2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odblasku </w:t>
            </w:r>
            <w:r>
              <w:rPr>
                <w:i/>
                <w:sz w:val="20"/>
              </w:rPr>
              <w:t>R</w:t>
            </w:r>
            <w:r>
              <w:rPr>
                <w:i/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suchego oznakowania białego w stanie nowym (od 7 dnia do 30 dnia):</w:t>
            </w:r>
          </w:p>
          <w:p w14:paraId="46437C67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- klasa R4/5 (drogi o prędkości dopuszczalnej </w:t>
            </w: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</w:rPr>
              <w:t xml:space="preserve"> 100 km/h</w:t>
            </w:r>
            <w:r>
              <w:rPr>
                <w:sz w:val="20"/>
                <w:vertAlign w:val="superscript"/>
              </w:rPr>
              <w:t xml:space="preserve">* </w:t>
            </w:r>
            <w:r>
              <w:rPr>
                <w:sz w:val="20"/>
              </w:rPr>
              <w:t>)</w:t>
            </w:r>
          </w:p>
          <w:p w14:paraId="223239F0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klasa R4 (drogi o prędkości dopuszczalnej &lt; 100 km/h)</w:t>
            </w:r>
          </w:p>
        </w:tc>
        <w:tc>
          <w:tcPr>
            <w:tcW w:w="1134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050E31A4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62EE2B46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513559E0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>
              <w:rPr>
                <w:iCs/>
                <w:sz w:val="20"/>
                <w:lang w:val="de-DE"/>
              </w:rPr>
              <w:t>mcd/m</w:t>
            </w:r>
            <w:r>
              <w:rPr>
                <w:iCs/>
                <w:sz w:val="20"/>
                <w:vertAlign w:val="superscript"/>
                <w:lang w:val="de-DE"/>
              </w:rPr>
              <w:t>2</w:t>
            </w:r>
            <w:r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6517510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</w:p>
          <w:p w14:paraId="67FA91EE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</w:p>
          <w:p w14:paraId="57960514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250</w:t>
            </w:r>
          </w:p>
          <w:p w14:paraId="08145E5A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200</w:t>
            </w:r>
          </w:p>
        </w:tc>
      </w:tr>
      <w:tr w14:paraId="49C908C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454" w:hRule="atLeast"/>
        </w:trPr>
        <w:tc>
          <w:tcPr>
            <w:tcW w:w="49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40353C0F">
            <w:p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2</w:t>
            </w:r>
          </w:p>
        </w:tc>
        <w:tc>
          <w:tcPr>
            <w:tcW w:w="623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704A089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odblasku </w:t>
            </w:r>
            <w:r>
              <w:rPr>
                <w:i/>
                <w:sz w:val="20"/>
              </w:rPr>
              <w:t>R</w:t>
            </w:r>
            <w:r>
              <w:rPr>
                <w:i/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suchego oznakowania białego eksploatowanego od 31 dnia do 180 dnia:</w:t>
            </w:r>
          </w:p>
          <w:p w14:paraId="65BED919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- klasa R4 (drogi o prędkości dopuszczalnej </w:t>
            </w: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</w:rPr>
              <w:t xml:space="preserve"> 100 km/h</w:t>
            </w:r>
            <w:r>
              <w:rPr>
                <w:sz w:val="20"/>
                <w:vertAlign w:val="superscript"/>
              </w:rPr>
              <w:t xml:space="preserve">* </w:t>
            </w:r>
            <w:r>
              <w:rPr>
                <w:sz w:val="20"/>
              </w:rPr>
              <w:t>)</w:t>
            </w:r>
          </w:p>
          <w:p w14:paraId="697DDE5B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  - klasa R3 (drogi o prędkości dopuszczalnej &lt; 100 km/h)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1A0E9FDD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4CC61762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53A2C1D8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  <w:r>
              <w:rPr>
                <w:iCs/>
                <w:sz w:val="20"/>
                <w:lang w:val="de-DE"/>
              </w:rPr>
              <w:t>mcd/m</w:t>
            </w:r>
            <w:r>
              <w:rPr>
                <w:iCs/>
                <w:sz w:val="20"/>
                <w:vertAlign w:val="superscript"/>
                <w:lang w:val="de-DE"/>
              </w:rPr>
              <w:t>2</w:t>
            </w:r>
            <w:r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B6A4DE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644891A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73FCD78E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200</w:t>
            </w:r>
          </w:p>
          <w:p w14:paraId="2030DB4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150</w:t>
            </w:r>
          </w:p>
        </w:tc>
      </w:tr>
      <w:tr w14:paraId="390788A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454" w:hRule="atLeast"/>
        </w:trPr>
        <w:tc>
          <w:tcPr>
            <w:tcW w:w="49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03A78A08">
            <w:p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3</w:t>
            </w:r>
          </w:p>
        </w:tc>
        <w:tc>
          <w:tcPr>
            <w:tcW w:w="623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77E443B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odblasku </w:t>
            </w:r>
            <w:r>
              <w:rPr>
                <w:i/>
                <w:sz w:val="20"/>
              </w:rPr>
              <w:t>R</w:t>
            </w:r>
            <w:r>
              <w:rPr>
                <w:i/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suchego oznakowania białego eksploatowanego od 181dnia:</w:t>
            </w:r>
          </w:p>
          <w:p w14:paraId="639F565A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- klasa R3 (drogi o prędkości dopuszczalnej </w:t>
            </w: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</w:rPr>
              <w:t xml:space="preserve"> 100 km/h</w:t>
            </w:r>
            <w:r>
              <w:rPr>
                <w:sz w:val="20"/>
                <w:vertAlign w:val="superscript"/>
              </w:rPr>
              <w:t xml:space="preserve">* </w:t>
            </w:r>
            <w:r>
              <w:rPr>
                <w:sz w:val="20"/>
              </w:rPr>
              <w:t>)</w:t>
            </w:r>
          </w:p>
          <w:p w14:paraId="676771E8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klasa R2 (drogi o prędkości dopuszczalnej &lt; 100 km/h)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5E50C8F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21BD48FD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127886B1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>
              <w:rPr>
                <w:iCs/>
                <w:sz w:val="20"/>
                <w:lang w:val="de-DE"/>
              </w:rPr>
              <w:t>mcd/m</w:t>
            </w:r>
            <w:r>
              <w:rPr>
                <w:iCs/>
                <w:sz w:val="20"/>
                <w:vertAlign w:val="superscript"/>
                <w:lang w:val="de-DE"/>
              </w:rPr>
              <w:t>2</w:t>
            </w:r>
            <w:r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424C4BA1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05DD09C7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483EEC97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150</w:t>
            </w:r>
          </w:p>
          <w:p w14:paraId="7302B34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100</w:t>
            </w:r>
          </w:p>
        </w:tc>
      </w:tr>
      <w:tr w14:paraId="09B78E8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95" w:hRule="atLeast"/>
        </w:trPr>
        <w:tc>
          <w:tcPr>
            <w:tcW w:w="49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32FF7B0">
            <w:p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4</w:t>
            </w:r>
          </w:p>
        </w:tc>
        <w:tc>
          <w:tcPr>
            <w:tcW w:w="623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05432CF0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odblasku </w:t>
            </w:r>
            <w:r>
              <w:rPr>
                <w:i/>
                <w:sz w:val="20"/>
              </w:rPr>
              <w:t>R</w:t>
            </w:r>
            <w:r>
              <w:rPr>
                <w:i/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oznakowania strukturalnego w stanie nowym wilgotnego (od 7 dnia do 30 dnia):</w:t>
            </w:r>
          </w:p>
          <w:p w14:paraId="3D12A0E7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- klasa RW3 (drogi o prędkości dopuszczalnej </w:t>
            </w: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</w:rPr>
              <w:t xml:space="preserve"> 100 km/h</w:t>
            </w:r>
            <w:r>
              <w:rPr>
                <w:sz w:val="20"/>
                <w:vertAlign w:val="superscript"/>
              </w:rPr>
              <w:t>*</w:t>
            </w:r>
            <w:r>
              <w:rPr>
                <w:sz w:val="20"/>
              </w:rPr>
              <w:t>)</w:t>
            </w:r>
          </w:p>
          <w:p w14:paraId="756633C1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klasa RW2 (drogi o prędkości dopuszczalnej &lt; 100 km/h)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E5DEC37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4D025504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42D0551B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>
              <w:rPr>
                <w:iCs/>
                <w:sz w:val="20"/>
                <w:lang w:val="de-DE"/>
              </w:rPr>
              <w:t>mcd/m</w:t>
            </w:r>
            <w:r>
              <w:rPr>
                <w:iCs/>
                <w:sz w:val="20"/>
                <w:vertAlign w:val="superscript"/>
                <w:lang w:val="de-DE"/>
              </w:rPr>
              <w:t>2</w:t>
            </w:r>
            <w:r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FC0992B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</w:p>
          <w:p w14:paraId="324CA717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</w:p>
          <w:p w14:paraId="37F7AB0A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50</w:t>
            </w:r>
          </w:p>
          <w:p w14:paraId="41326E59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35</w:t>
            </w:r>
          </w:p>
        </w:tc>
      </w:tr>
      <w:tr w14:paraId="578FB8F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95" w:hRule="atLeast"/>
        </w:trPr>
        <w:tc>
          <w:tcPr>
            <w:tcW w:w="49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DDED8B2">
            <w:p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5</w:t>
            </w:r>
          </w:p>
        </w:tc>
        <w:tc>
          <w:tcPr>
            <w:tcW w:w="623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9D3BCD1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odblasku </w:t>
            </w:r>
            <w:r>
              <w:rPr>
                <w:i/>
                <w:sz w:val="20"/>
              </w:rPr>
              <w:t>R</w:t>
            </w:r>
            <w:r>
              <w:rPr>
                <w:i/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oznakowania strukturalnego w stanie wilgotnym od 31 dnia eksploatacji:</w:t>
            </w:r>
          </w:p>
          <w:p w14:paraId="604151D8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- klasa RW2 (drogi o prędkości dopuszczalnej </w:t>
            </w: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</w:rPr>
              <w:t xml:space="preserve"> 100 km/h</w:t>
            </w:r>
            <w:r>
              <w:rPr>
                <w:sz w:val="20"/>
                <w:vertAlign w:val="superscript"/>
              </w:rPr>
              <w:t>*</w:t>
            </w:r>
            <w:r>
              <w:rPr>
                <w:sz w:val="20"/>
              </w:rPr>
              <w:t>)</w:t>
            </w:r>
          </w:p>
          <w:p w14:paraId="3677FDFF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klasa RW1 (drogi o prędkości dopuszczalnej &lt; 100 km/h)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8071FA6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1E2F7ED8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477A10F6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>
              <w:rPr>
                <w:iCs/>
                <w:sz w:val="20"/>
                <w:lang w:val="de-DE"/>
              </w:rPr>
              <w:t>mcd/m</w:t>
            </w:r>
            <w:r>
              <w:rPr>
                <w:iCs/>
                <w:sz w:val="20"/>
                <w:vertAlign w:val="superscript"/>
                <w:lang w:val="de-DE"/>
              </w:rPr>
              <w:t>2</w:t>
            </w:r>
            <w:r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3BD09DD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</w:p>
          <w:p w14:paraId="3D9C40C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</w:p>
          <w:p w14:paraId="188BC59A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35</w:t>
            </w:r>
          </w:p>
          <w:p w14:paraId="7E343663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25</w:t>
            </w:r>
          </w:p>
        </w:tc>
      </w:tr>
      <w:tr w14:paraId="61B5ABC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58" w:hRule="atLeast"/>
        </w:trPr>
        <w:tc>
          <w:tcPr>
            <w:tcW w:w="49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EF40A9B">
            <w:p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6</w:t>
            </w:r>
          </w:p>
        </w:tc>
        <w:tc>
          <w:tcPr>
            <w:tcW w:w="623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492CECE1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oznakowania nowego wykonanego taśmami:</w:t>
            </w:r>
          </w:p>
          <w:p w14:paraId="71EB9FAA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na sucho – klasa R5</w:t>
            </w:r>
          </w:p>
          <w:p w14:paraId="4180FE07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w stanie wilgotnym (tylko typ II) – klasa RW4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0600968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476B86F8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3A46251A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>
              <w:rPr>
                <w:iCs/>
                <w:sz w:val="20"/>
                <w:lang w:val="de-DE"/>
              </w:rPr>
              <w:t>mcd/m</w:t>
            </w:r>
            <w:r>
              <w:rPr>
                <w:iCs/>
                <w:sz w:val="20"/>
                <w:vertAlign w:val="superscript"/>
                <w:lang w:val="de-DE"/>
              </w:rPr>
              <w:t>2</w:t>
            </w:r>
            <w:r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6A437F6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40DAFF7C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741AF4A0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300</w:t>
            </w:r>
          </w:p>
          <w:p w14:paraId="256E29A7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75</w:t>
            </w:r>
          </w:p>
        </w:tc>
      </w:tr>
      <w:tr w14:paraId="112E061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95" w:hRule="atLeast"/>
        </w:trPr>
        <w:tc>
          <w:tcPr>
            <w:tcW w:w="49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DE1191C">
            <w:p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7</w:t>
            </w:r>
          </w:p>
        </w:tc>
        <w:tc>
          <w:tcPr>
            <w:tcW w:w="623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AA2B4DC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oznakowania od 31 dnia eksploatacji wykonanego taśmami:</w:t>
            </w:r>
          </w:p>
          <w:p w14:paraId="1DC7CF5B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na sucho – klasa R3</w:t>
            </w:r>
          </w:p>
          <w:p w14:paraId="1FD61D45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w stanie wilgotnym (tylko typ II) – klasa RW2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1099CD5F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195AD7DC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7500D8AB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>
              <w:rPr>
                <w:iCs/>
                <w:sz w:val="20"/>
                <w:lang w:val="de-DE"/>
              </w:rPr>
              <w:t>mcd/m</w:t>
            </w:r>
            <w:r>
              <w:rPr>
                <w:iCs/>
                <w:sz w:val="20"/>
                <w:vertAlign w:val="superscript"/>
                <w:lang w:val="de-DE"/>
              </w:rPr>
              <w:t>2</w:t>
            </w:r>
            <w:r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35FB28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CC2836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444ED45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150</w:t>
            </w:r>
          </w:p>
          <w:p w14:paraId="7F276B4F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35</w:t>
            </w:r>
          </w:p>
        </w:tc>
      </w:tr>
      <w:tr w14:paraId="3A468E4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95" w:hRule="atLeast"/>
        </w:trPr>
        <w:tc>
          <w:tcPr>
            <w:tcW w:w="49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0B1B5490">
            <w:p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8</w:t>
            </w:r>
          </w:p>
        </w:tc>
        <w:tc>
          <w:tcPr>
            <w:tcW w:w="623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0D9361F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odblasku </w:t>
            </w:r>
            <w:r>
              <w:rPr>
                <w:i/>
                <w:sz w:val="20"/>
              </w:rPr>
              <w:t>R</w:t>
            </w:r>
            <w:r>
              <w:rPr>
                <w:i/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oznakowania tymczasowego żółtego (typ I i II)</w:t>
            </w:r>
          </w:p>
          <w:p w14:paraId="5C82D091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do 90 dnia - klasa R4</w:t>
            </w:r>
          </w:p>
          <w:p w14:paraId="7B2D2DB8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od 91 do 120 dnia – klasa R3</w:t>
            </w:r>
          </w:p>
          <w:p w14:paraId="1A29670B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po 120 dniach – klasa R2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4475673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</w:p>
          <w:p w14:paraId="46944824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</w:p>
          <w:p w14:paraId="4EBF3FE4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>
              <w:rPr>
                <w:iCs/>
                <w:sz w:val="20"/>
                <w:lang w:val="de-DE"/>
              </w:rPr>
              <w:t>mcd/m</w:t>
            </w:r>
            <w:r>
              <w:rPr>
                <w:iCs/>
                <w:sz w:val="20"/>
                <w:vertAlign w:val="superscript"/>
                <w:lang w:val="de-DE"/>
              </w:rPr>
              <w:t>2</w:t>
            </w:r>
            <w:r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446CA18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1480AFC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6536C5A4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200</w:t>
            </w:r>
          </w:p>
          <w:p w14:paraId="6F15053D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150</w:t>
            </w:r>
          </w:p>
          <w:p w14:paraId="570A2CEF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100</w:t>
            </w:r>
          </w:p>
        </w:tc>
      </w:tr>
      <w:tr w14:paraId="58ECBA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95" w:hRule="atLeast"/>
        </w:trPr>
        <w:tc>
          <w:tcPr>
            <w:tcW w:w="49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C05A8EF">
            <w:pPr>
              <w:jc w:val="center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9</w:t>
            </w:r>
          </w:p>
        </w:tc>
        <w:tc>
          <w:tcPr>
            <w:tcW w:w="623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26C5C8B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odblasku </w:t>
            </w:r>
            <w:r>
              <w:rPr>
                <w:i/>
                <w:sz w:val="20"/>
              </w:rPr>
              <w:t>R</w:t>
            </w:r>
            <w:r>
              <w:rPr>
                <w:i/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oznakowania tymczasowego żółtego wilgotnego strukturalnego (typ II)</w:t>
            </w:r>
          </w:p>
          <w:p w14:paraId="134E6D2F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do 90 dnia - klasa RW3</w:t>
            </w:r>
          </w:p>
          <w:p w14:paraId="46963F01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od 91 do 120 dnia – klasa RW2</w:t>
            </w:r>
          </w:p>
          <w:p w14:paraId="194B8E5B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po 120 dniach – klasa RW1</w:t>
            </w:r>
          </w:p>
        </w:tc>
        <w:tc>
          <w:tcPr>
            <w:tcW w:w="113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9DCFB36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</w:p>
          <w:p w14:paraId="785BB492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</w:p>
          <w:p w14:paraId="32B02193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>
              <w:rPr>
                <w:iCs/>
                <w:sz w:val="20"/>
                <w:lang w:val="de-DE"/>
              </w:rPr>
              <w:t>mcd/m</w:t>
            </w:r>
            <w:r>
              <w:rPr>
                <w:iCs/>
                <w:sz w:val="20"/>
                <w:vertAlign w:val="superscript"/>
                <w:lang w:val="de-DE"/>
              </w:rPr>
              <w:t>2</w:t>
            </w:r>
            <w:r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32E5555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779C9E6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002CEF90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50</w:t>
            </w:r>
          </w:p>
          <w:p w14:paraId="7DFD909F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35</w:t>
            </w:r>
          </w:p>
          <w:p w14:paraId="37F48D35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25</w:t>
            </w:r>
          </w:p>
        </w:tc>
      </w:tr>
    </w:tbl>
    <w:p w14:paraId="1AF80B29">
      <w:pPr>
        <w:numPr>
          <w:ilvl w:val="12"/>
          <w:numId w:val="0"/>
        </w:numPr>
        <w:spacing w:before="60"/>
        <w:rPr>
          <w:sz w:val="20"/>
        </w:rPr>
      </w:pPr>
      <w:r>
        <w:rPr>
          <w:sz w:val="20"/>
          <w:vertAlign w:val="superscript"/>
        </w:rPr>
        <w:t>*</w:t>
      </w:r>
      <w:r>
        <w:rPr>
          <w:sz w:val="20"/>
        </w:rPr>
        <w:t xml:space="preserve"> a także o natężeniu ruchu &gt; 2500 pojazdów rzeczywistych na dobę na pas</w:t>
      </w:r>
    </w:p>
    <w:p w14:paraId="25D00FFB">
      <w:pPr>
        <w:numPr>
          <w:ilvl w:val="12"/>
          <w:numId w:val="0"/>
        </w:num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Wymaganie widoczności w nocy nie obowiązuje dla oznakowań na oświetlonych drogach miejskich. </w:t>
      </w:r>
    </w:p>
    <w:p w14:paraId="788AD0BF">
      <w:pPr>
        <w:ind w:firstLine="709"/>
        <w:rPr>
          <w:sz w:val="20"/>
        </w:rPr>
      </w:pPr>
      <w:r>
        <w:rPr>
          <w:sz w:val="20"/>
        </w:rPr>
        <w:t>Na nawierzchniach o grubej makroteksturze, takich jak: powierzchniowe utrwalanie, SMA oraz na nawierzchniach niejednorodnych można wyjątkowo dopuścić wartość współczynnika odblasku R</w:t>
      </w:r>
      <w:r>
        <w:rPr>
          <w:sz w:val="20"/>
          <w:vertAlign w:val="subscript"/>
        </w:rPr>
        <w:t>L</w:t>
      </w:r>
      <w:r>
        <w:rPr>
          <w:sz w:val="20"/>
        </w:rPr>
        <w:t xml:space="preserve"> = 70 mcd m</w:t>
      </w:r>
      <w:r>
        <w:rPr>
          <w:sz w:val="20"/>
          <w:vertAlign w:val="superscript"/>
        </w:rPr>
        <w:t>-2</w:t>
      </w:r>
      <w:r>
        <w:rPr>
          <w:sz w:val="20"/>
        </w:rPr>
        <w:t xml:space="preserve"> lx</w:t>
      </w:r>
      <w:r>
        <w:rPr>
          <w:sz w:val="20"/>
          <w:vertAlign w:val="superscript"/>
        </w:rPr>
        <w:t>-1</w:t>
      </w:r>
      <w:r>
        <w:rPr>
          <w:sz w:val="20"/>
        </w:rPr>
        <w:t>, klasa R1 dla oznakowania cienkowarstwowego eksploatowanego od 6 miesiąca po wykonaniu.</w:t>
      </w:r>
    </w:p>
    <w:p w14:paraId="2A4B0083">
      <w:pPr>
        <w:numPr>
          <w:ilvl w:val="12"/>
          <w:numId w:val="0"/>
        </w:numPr>
        <w:ind w:firstLine="709"/>
        <w:rPr>
          <w:sz w:val="20"/>
        </w:rPr>
      </w:pPr>
      <w:r>
        <w:rPr>
          <w:sz w:val="20"/>
        </w:rPr>
        <w:t>W szczególnie uzasadnionych przypadkach możliwe jest ustalenie w ST wyższych klas wymagań wg [1].</w:t>
      </w:r>
    </w:p>
    <w:p w14:paraId="309FFC62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Wartość współczynnika R</w:t>
      </w:r>
      <w:r>
        <w:rPr>
          <w:sz w:val="20"/>
          <w:vertAlign w:val="subscript"/>
        </w:rPr>
        <w:t>L</w:t>
      </w:r>
      <w:r>
        <w:rPr>
          <w:sz w:val="20"/>
        </w:rPr>
        <w:t xml:space="preserve"> powinna wynosić dla oznakowania profilowanego, nowego (w stanie wilgotnym) i eksploatowanego w okresie gwarancji wg PN-EN 1436:2012 [1] zmierzona od 14 do 30 dnia po wykonaniu, barwy:</w:t>
      </w:r>
    </w:p>
    <w:p w14:paraId="1AB9FE54">
      <w:pPr>
        <w:numPr>
          <w:ilvl w:val="0"/>
          <w:numId w:val="7"/>
        </w:numPr>
        <w:rPr>
          <w:sz w:val="20"/>
        </w:rPr>
      </w:pPr>
      <w:r>
        <w:rPr>
          <w:sz w:val="20"/>
        </w:rPr>
        <w:t>białej, co najmniej 50 mcd m</w:t>
      </w:r>
      <w:r>
        <w:rPr>
          <w:sz w:val="20"/>
          <w:vertAlign w:val="superscript"/>
        </w:rPr>
        <w:t>-2</w:t>
      </w:r>
      <w:r>
        <w:rPr>
          <w:sz w:val="20"/>
        </w:rPr>
        <w:t xml:space="preserve"> lx</w:t>
      </w:r>
      <w:r>
        <w:rPr>
          <w:sz w:val="20"/>
          <w:vertAlign w:val="superscript"/>
        </w:rPr>
        <w:t>-1</w:t>
      </w:r>
      <w:r>
        <w:rPr>
          <w:sz w:val="20"/>
        </w:rPr>
        <w:t xml:space="preserve">, klasa </w:t>
      </w:r>
      <w:r>
        <w:rPr>
          <w:spacing w:val="-3"/>
          <w:sz w:val="20"/>
        </w:rPr>
        <w:t>RW3</w:t>
      </w:r>
      <w:r>
        <w:rPr>
          <w:sz w:val="20"/>
        </w:rPr>
        <w:t>,</w:t>
      </w:r>
    </w:p>
    <w:p w14:paraId="76413388">
      <w:pPr>
        <w:numPr>
          <w:ilvl w:val="0"/>
          <w:numId w:val="7"/>
        </w:numPr>
        <w:rPr>
          <w:sz w:val="20"/>
        </w:rPr>
      </w:pPr>
      <w:r>
        <w:rPr>
          <w:sz w:val="20"/>
        </w:rPr>
        <w:t>w okresie eksploatacji, co najmniej 35 mcd m</w:t>
      </w:r>
      <w:r>
        <w:rPr>
          <w:sz w:val="20"/>
          <w:vertAlign w:val="superscript"/>
        </w:rPr>
        <w:t>-2</w:t>
      </w:r>
      <w:r>
        <w:rPr>
          <w:sz w:val="20"/>
        </w:rPr>
        <w:t xml:space="preserve"> lx</w:t>
      </w:r>
      <w:r>
        <w:rPr>
          <w:sz w:val="20"/>
          <w:vertAlign w:val="superscript"/>
        </w:rPr>
        <w:t>-1</w:t>
      </w:r>
      <w:r>
        <w:rPr>
          <w:sz w:val="20"/>
        </w:rPr>
        <w:t xml:space="preserve">, klasa </w:t>
      </w:r>
      <w:r>
        <w:rPr>
          <w:spacing w:val="-3"/>
          <w:sz w:val="20"/>
        </w:rPr>
        <w:t>RW2.</w:t>
      </w:r>
    </w:p>
    <w:p w14:paraId="4667FE0D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Powyższe wymaganie dotyczy jedynie oznakowań profilowanych, takich jak oznakowanie strukturalne wykonywane masami termoplastycznymi, masami chemoutwardzalnymi i taśmami w postaci np. poprzecznych wygarbień (baretek), Drop-on-line, MultiDotLine, Spotflex, Stamark itp.</w:t>
      </w:r>
    </w:p>
    <w:p w14:paraId="47060CDD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Wykonywanie pomiarów na oznakowaniu ciągłym z naniesionymi wygarbieniami może być wykonywane tylko metoda dynamiczną. Pomiar aparatami ręcznymi jest albo niemożliwy albo obciążony dużym błędem.</w:t>
      </w:r>
    </w:p>
    <w:p w14:paraId="6B6ACC46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Wykonywanie pomiarów odblaskowości na pozostałych typach oznakowania strukturalnego, z uwagi na jego niecałkowite i niejednorodne pokrycie powierzchni oznakowania, jest obarczone większym błędem niż na oznakowaniach pełnych. Dlatego podczas odbioru czy kontroli, należy przyjąć jako dopuszczalne wartości współczynnika odblasku o 20% niższe od przyjętych w ST.</w:t>
      </w:r>
    </w:p>
    <w:p w14:paraId="2C9A5057">
      <w:pPr>
        <w:pStyle w:val="16"/>
        <w:numPr>
          <w:ilvl w:val="12"/>
          <w:numId w:val="0"/>
        </w:numPr>
        <w:tabs>
          <w:tab w:val="clear" w:pos="4536"/>
          <w:tab w:val="clear" w:pos="9072"/>
        </w:tabs>
        <w:spacing w:before="120"/>
        <w:rPr>
          <w:sz w:val="20"/>
        </w:rPr>
      </w:pPr>
      <w:r>
        <w:rPr>
          <w:sz w:val="20"/>
        </w:rPr>
        <w:t>6.4.1.4. Szorstkość oznakowania</w:t>
      </w:r>
    </w:p>
    <w:p w14:paraId="19492284">
      <w:pPr>
        <w:numPr>
          <w:ilvl w:val="12"/>
          <w:numId w:val="0"/>
        </w:num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Miarą szorstkości oznakowania jest wartość wskaźnika szorstkości SRT (Skid Resistance Tester) mierzona wahadłem angielskim, wg PN-EN 13036-4:2011 [9].</w:t>
      </w:r>
    </w:p>
    <w:p w14:paraId="4F6D1F3E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Ze względu na wartość wskaźnika szorstkości SRT poziome oznakowania dróg dzielimy na klasy podane w tablicy 15.</w:t>
      </w:r>
    </w:p>
    <w:p w14:paraId="7CECE81C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  <w:rPr>
          <w:sz w:val="20"/>
        </w:rPr>
      </w:pPr>
      <w:r>
        <w:rPr>
          <w:sz w:val="20"/>
        </w:rPr>
        <w:t>Tablica 15.</w:t>
      </w:r>
      <w:r>
        <w:rPr>
          <w:sz w:val="20"/>
        </w:rPr>
        <w:tab/>
      </w:r>
      <w:r>
        <w:rPr>
          <w:sz w:val="20"/>
        </w:rPr>
        <w:t>Klasy oznakowania drogowego ze względu na wartość wskaźnika szorstkości SRT [1]</w:t>
      </w:r>
    </w:p>
    <w:tbl>
      <w:tblPr>
        <w:tblStyle w:val="7"/>
        <w:tblW w:w="0" w:type="auto"/>
        <w:jc w:val="center"/>
        <w:tblLayout w:type="fixed"/>
        <w:tblCellMar>
          <w:top w:w="0" w:type="dxa"/>
          <w:left w:w="138" w:type="dxa"/>
          <w:bottom w:w="0" w:type="dxa"/>
          <w:right w:w="138" w:type="dxa"/>
        </w:tblCellMar>
      </w:tblPr>
      <w:tblGrid>
        <w:gridCol w:w="2727"/>
        <w:gridCol w:w="1608"/>
        <w:gridCol w:w="857"/>
        <w:gridCol w:w="857"/>
        <w:gridCol w:w="857"/>
        <w:gridCol w:w="857"/>
        <w:gridCol w:w="857"/>
      </w:tblGrid>
      <w:tr w14:paraId="6F2ADE30">
        <w:tblPrEx>
          <w:tblCellMar>
            <w:top w:w="0" w:type="dxa"/>
            <w:left w:w="138" w:type="dxa"/>
            <w:bottom w:w="0" w:type="dxa"/>
            <w:right w:w="138" w:type="dxa"/>
          </w:tblCellMar>
        </w:tblPrEx>
        <w:trPr>
          <w:jc w:val="center"/>
        </w:trPr>
        <w:tc>
          <w:tcPr>
            <w:tcW w:w="2727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nil"/>
            </w:tcBorders>
          </w:tcPr>
          <w:p w14:paraId="67A0B482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Klasa</w:t>
            </w:r>
          </w:p>
        </w:tc>
        <w:tc>
          <w:tcPr>
            <w:tcW w:w="1608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60511DF3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>
              <w:rPr>
                <w:sz w:val="20"/>
              </w:rPr>
              <w:t>S0</w:t>
            </w:r>
          </w:p>
        </w:tc>
        <w:tc>
          <w:tcPr>
            <w:tcW w:w="857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4345EA2F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S1</w:t>
            </w:r>
          </w:p>
        </w:tc>
        <w:tc>
          <w:tcPr>
            <w:tcW w:w="857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21750940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S2</w:t>
            </w:r>
          </w:p>
        </w:tc>
        <w:tc>
          <w:tcPr>
            <w:tcW w:w="857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5CED2C0C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S3</w:t>
            </w:r>
          </w:p>
        </w:tc>
        <w:tc>
          <w:tcPr>
            <w:tcW w:w="857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4F9CF1E6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S4</w:t>
            </w:r>
          </w:p>
        </w:tc>
        <w:tc>
          <w:tcPr>
            <w:tcW w:w="857" w:type="dxa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single" w:color="auto" w:sz="6" w:space="0"/>
            </w:tcBorders>
          </w:tcPr>
          <w:p w14:paraId="750B6E2D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S5</w:t>
            </w:r>
          </w:p>
        </w:tc>
      </w:tr>
      <w:tr w14:paraId="79460D94">
        <w:tblPrEx>
          <w:tblCellMar>
            <w:top w:w="0" w:type="dxa"/>
            <w:left w:w="138" w:type="dxa"/>
            <w:bottom w:w="0" w:type="dxa"/>
            <w:right w:w="138" w:type="dxa"/>
          </w:tblCellMar>
        </w:tblPrEx>
        <w:trPr>
          <w:trHeight w:val="345" w:hRule="atLeast"/>
          <w:jc w:val="center"/>
        </w:trPr>
        <w:tc>
          <w:tcPr>
            <w:tcW w:w="2727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nil"/>
            </w:tcBorders>
          </w:tcPr>
          <w:p w14:paraId="56894D36">
            <w:pPr>
              <w:numPr>
                <w:ilvl w:val="12"/>
                <w:numId w:val="0"/>
              </w:numPr>
              <w:spacing w:before="120"/>
              <w:rPr>
                <w:sz w:val="20"/>
              </w:rPr>
            </w:pPr>
            <w:r>
              <w:rPr>
                <w:sz w:val="20"/>
              </w:rPr>
              <w:t>Wartość wskaźnika SRT</w:t>
            </w:r>
          </w:p>
        </w:tc>
        <w:tc>
          <w:tcPr>
            <w:tcW w:w="1608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57F8915">
            <w:pPr>
              <w:numPr>
                <w:ilvl w:val="12"/>
                <w:numId w:val="0"/>
              </w:numPr>
              <w:spacing w:before="120"/>
              <w:rPr>
                <w:sz w:val="20"/>
              </w:rPr>
            </w:pPr>
            <w:r>
              <w:rPr>
                <w:sz w:val="20"/>
              </w:rPr>
              <w:t>brak wymagania</w:t>
            </w:r>
          </w:p>
        </w:tc>
        <w:tc>
          <w:tcPr>
            <w:tcW w:w="857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16B4ACD2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45</w:t>
            </w:r>
          </w:p>
        </w:tc>
        <w:tc>
          <w:tcPr>
            <w:tcW w:w="857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7062241F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50</w:t>
            </w:r>
          </w:p>
        </w:tc>
        <w:tc>
          <w:tcPr>
            <w:tcW w:w="857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070C4CA2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55</w:t>
            </w:r>
          </w:p>
        </w:tc>
        <w:tc>
          <w:tcPr>
            <w:tcW w:w="857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137CB44C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60</w:t>
            </w:r>
          </w:p>
        </w:tc>
        <w:tc>
          <w:tcPr>
            <w:tcW w:w="857" w:type="dxa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0D0E3C97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65</w:t>
            </w:r>
          </w:p>
        </w:tc>
      </w:tr>
    </w:tbl>
    <w:p w14:paraId="2A4326DA">
      <w:pPr>
        <w:numPr>
          <w:ilvl w:val="12"/>
          <w:numId w:val="0"/>
        </w:num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Wymagane wartości wskaźnika szorstkości SRT w ciągu całego okresu użytkowania  oznakowania, a w badaniach laboratoryjnych w przypadku próbki wykonanej na podłożu sztywnym i gładkim, bez posypania kulkami szklanymi podano w tablicy 16.</w:t>
      </w:r>
    </w:p>
    <w:p w14:paraId="6ADF0E69">
      <w:pPr>
        <w:numPr>
          <w:ilvl w:val="12"/>
          <w:numId w:val="0"/>
        </w:numPr>
        <w:spacing w:before="120" w:after="120"/>
        <w:rPr>
          <w:sz w:val="20"/>
        </w:rPr>
      </w:pPr>
    </w:p>
    <w:p w14:paraId="68240A35">
      <w:pPr>
        <w:numPr>
          <w:ilvl w:val="12"/>
          <w:numId w:val="0"/>
        </w:numPr>
        <w:spacing w:before="120" w:after="120"/>
        <w:rPr>
          <w:sz w:val="20"/>
        </w:rPr>
      </w:pPr>
    </w:p>
    <w:p w14:paraId="18F887FA">
      <w:pPr>
        <w:numPr>
          <w:ilvl w:val="12"/>
          <w:numId w:val="0"/>
        </w:numPr>
        <w:spacing w:before="120" w:after="120"/>
        <w:rPr>
          <w:sz w:val="20"/>
        </w:rPr>
      </w:pPr>
    </w:p>
    <w:p w14:paraId="0B8FDD73">
      <w:pPr>
        <w:numPr>
          <w:ilvl w:val="12"/>
          <w:numId w:val="0"/>
        </w:numPr>
        <w:spacing w:before="120" w:after="120"/>
        <w:rPr>
          <w:sz w:val="20"/>
        </w:rPr>
      </w:pPr>
      <w:r>
        <w:rPr>
          <w:sz w:val="20"/>
        </w:rPr>
        <w:t>Tablica 16. Wymagania odnośnie wskaźnika szorstkości SRT [17]</w:t>
      </w:r>
    </w:p>
    <w:tbl>
      <w:tblPr>
        <w:tblStyle w:val="7"/>
        <w:tblW w:w="0" w:type="auto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481"/>
        <w:gridCol w:w="1465"/>
        <w:gridCol w:w="1701"/>
      </w:tblGrid>
      <w:tr w14:paraId="614E8E1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81" w:type="dxa"/>
            <w:tcBorders>
              <w:bottom w:val="double" w:color="auto" w:sz="4" w:space="0"/>
            </w:tcBorders>
          </w:tcPr>
          <w:p w14:paraId="2920ECFD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Rodzaj powłoki</w:t>
            </w:r>
          </w:p>
        </w:tc>
        <w:tc>
          <w:tcPr>
            <w:tcW w:w="1465" w:type="dxa"/>
            <w:tcBorders>
              <w:bottom w:val="double" w:color="auto" w:sz="4" w:space="0"/>
            </w:tcBorders>
          </w:tcPr>
          <w:p w14:paraId="1F203824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Jednostka</w:t>
            </w:r>
          </w:p>
        </w:tc>
        <w:tc>
          <w:tcPr>
            <w:tcW w:w="1701" w:type="dxa"/>
            <w:tcBorders>
              <w:bottom w:val="double" w:color="auto" w:sz="4" w:space="0"/>
            </w:tcBorders>
          </w:tcPr>
          <w:p w14:paraId="4500A1CA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Wymaganie</w:t>
            </w:r>
          </w:p>
        </w:tc>
      </w:tr>
      <w:tr w14:paraId="454EAA8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81" w:type="dxa"/>
            <w:tcBorders>
              <w:top w:val="double" w:color="auto" w:sz="4" w:space="0"/>
            </w:tcBorders>
          </w:tcPr>
          <w:p w14:paraId="73AFBBC1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>
              <w:rPr>
                <w:sz w:val="20"/>
              </w:rPr>
              <w:t>Oznakowanie nawierzchni drogi w ciągu całego okresu eksploatacji</w:t>
            </w:r>
          </w:p>
        </w:tc>
        <w:tc>
          <w:tcPr>
            <w:tcW w:w="1465" w:type="dxa"/>
            <w:tcBorders>
              <w:top w:val="double" w:color="auto" w:sz="4" w:space="0"/>
            </w:tcBorders>
          </w:tcPr>
          <w:p w14:paraId="0121ED98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>
              <w:rPr>
                <w:sz w:val="20"/>
              </w:rPr>
              <w:t>SRT</w:t>
            </w:r>
          </w:p>
        </w:tc>
        <w:tc>
          <w:tcPr>
            <w:tcW w:w="1701" w:type="dxa"/>
            <w:tcBorders>
              <w:top w:val="double" w:color="auto" w:sz="4" w:space="0"/>
            </w:tcBorders>
          </w:tcPr>
          <w:p w14:paraId="0546965D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</w:rPr>
              <w:t xml:space="preserve"> 45*</w:t>
            </w:r>
          </w:p>
        </w:tc>
      </w:tr>
      <w:tr w14:paraId="3DD4D51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81" w:type="dxa"/>
          </w:tcPr>
          <w:p w14:paraId="477BFBE5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>
              <w:rPr>
                <w:sz w:val="20"/>
              </w:rPr>
              <w:t>Wymalowanie farbą na próbce laboratoryjnej na podłożu gładkim bez posypania kulkami szklanymi</w:t>
            </w:r>
          </w:p>
        </w:tc>
        <w:tc>
          <w:tcPr>
            <w:tcW w:w="1465" w:type="dxa"/>
          </w:tcPr>
          <w:p w14:paraId="7C81C578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>
              <w:rPr>
                <w:sz w:val="20"/>
              </w:rPr>
              <w:t>SRT</w:t>
            </w:r>
          </w:p>
        </w:tc>
        <w:tc>
          <w:tcPr>
            <w:tcW w:w="1701" w:type="dxa"/>
          </w:tcPr>
          <w:p w14:paraId="5317F694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>
              <w:rPr>
                <w:sz w:val="20"/>
                <w:lang w:val="en-GB"/>
              </w:rPr>
              <w:sym w:font="Symbol" w:char="00B3"/>
            </w:r>
            <w:r>
              <w:rPr>
                <w:sz w:val="20"/>
                <w:lang w:val="en-GB"/>
              </w:rPr>
              <w:t xml:space="preserve"> 30</w:t>
            </w:r>
          </w:p>
        </w:tc>
      </w:tr>
    </w:tbl>
    <w:p w14:paraId="239C8158">
      <w:pPr>
        <w:numPr>
          <w:ilvl w:val="12"/>
          <w:numId w:val="0"/>
        </w:numPr>
        <w:spacing w:before="60"/>
        <w:rPr>
          <w:sz w:val="20"/>
        </w:rPr>
      </w:pPr>
      <w:r>
        <w:rPr>
          <w:sz w:val="20"/>
        </w:rPr>
        <w:t>* wartość SRT = 45 jest warunkowa w przypadku oznakowań profilowanych</w:t>
      </w:r>
    </w:p>
    <w:p w14:paraId="1CAFE9A8">
      <w:pPr>
        <w:numPr>
          <w:ilvl w:val="12"/>
          <w:numId w:val="0"/>
        </w:num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Wartość SRT symuluje warunki, w których pojazd wyposażony w typowe opony hamuje z blokadą kół przy prędkości 50 km/h na mokrej nawierzchni.</w:t>
      </w:r>
    </w:p>
    <w:p w14:paraId="76C8ABC2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Dopuszcza się podwyższenie w ST wymagania szorstkości z wymaganej wartości minimalnej 45 do 50 – 60 jednostek SRT (klasy S2 – S3), w uzasadnionych przypadkach. Uzyskanie większej szorstkości oznakowania, wiąże się z zastosowaniem kruszywa przeciwpoślizgowego samego lub w mieszaninie z kulkami szklanymi wg PN-EN 1423:2012 [3]. Należy przy tym wziąć pod uwagę jednoczesne obniżenie wartości współczynnika luminancji i współczynnika odblasku.</w:t>
      </w:r>
    </w:p>
    <w:p w14:paraId="7DE8EFE2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Szorstkość oznakowania, na którym nie zastosowano kruszywa przeciwpoślizgowego, zazwyczaj wzrasta w okresie eksploatacji oznakowania, dlatego nie należy wymagać wyższej jego wartości na starcie, a niższej w okresie gwarancji.</w:t>
      </w:r>
    </w:p>
    <w:p w14:paraId="105A7411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Wykonywanie pomiarów wskaźnika szorstkości SRT dotyczy oznakowań jednolitych, płaskich, wykonanych farbami, masami termoplastycznymi, masami chemoutwardzalnymi i taśmami. Pomiar na oznakowaniu strukturalnym jest, jeśli możliwy, to nie miarodajny. W przypadku oznakowania z wygarbieniami i punktowymi elementami odblaskowymi pomiar nie jest możliwy.</w:t>
      </w:r>
    </w:p>
    <w:p w14:paraId="21680ECC">
      <w:pPr>
        <w:numPr>
          <w:ilvl w:val="12"/>
          <w:numId w:val="0"/>
        </w:numPr>
        <w:spacing w:before="120" w:after="120"/>
        <w:rPr>
          <w:sz w:val="20"/>
        </w:rPr>
      </w:pPr>
      <w:r>
        <w:rPr>
          <w:sz w:val="20"/>
        </w:rPr>
        <w:t>6.4.1.5. Trwałość oznakowania</w:t>
      </w:r>
    </w:p>
    <w:p w14:paraId="105900EC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Trwałość oznakowania cienkowarstwowego oceniana jako stopień zużycia w 10-stopniowej skali LCPC określonej w POD-97 [19] lub Vademecum [17] powinna wynosić po 12-miesięcznym okresie eksploatacji oznakowania: co najmniej 6.</w:t>
      </w:r>
    </w:p>
    <w:p w14:paraId="083A911C">
      <w:pPr>
        <w:ind w:firstLine="709"/>
        <w:rPr>
          <w:sz w:val="20"/>
        </w:rPr>
      </w:pPr>
      <w:r>
        <w:rPr>
          <w:sz w:val="20"/>
        </w:rPr>
        <w:t>Taka metoda oceny znajduje szczególnie zastosowanie do oceny przydatności materiałów do cienkowarstwowego poziomego oznakowania dróg.</w:t>
      </w:r>
    </w:p>
    <w:p w14:paraId="4E6FBCA9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W stosunku do materiałów grubowarstwowych i taśm ocena ta jest stosowana dopiero po 2, 3, 4, 5 i 6 latach, gdy w oznakowaniu pojawiają się przetarcia do nawierzchni. Do oceny materiałów strukturalnych, o nieciągłym pokryciu nawierzchni metody tej nie stosuje się.</w:t>
      </w:r>
    </w:p>
    <w:p w14:paraId="0AFD929B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Ponieważ nie ma uzgodnionej w EU metody oznaczania trwałości jest oceniana w celach kontrolnych pośrednio przez sprawdzenie spełniania wymagań widoczności w dzień, w nocy i szorstkości.</w:t>
      </w:r>
    </w:p>
    <w:p w14:paraId="1FB4D609">
      <w:pPr>
        <w:keepNext/>
        <w:spacing w:before="120"/>
        <w:rPr>
          <w:sz w:val="20"/>
        </w:rPr>
      </w:pPr>
      <w:r>
        <w:rPr>
          <w:sz w:val="20"/>
        </w:rPr>
        <w:t>6.4.1.6. Czas schnięcia oznakowania (względnie czas do przejezdności oznakowania)</w:t>
      </w:r>
    </w:p>
    <w:p w14:paraId="604A19ED">
      <w:p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Za czas schnięcia oznakowania przyjmuje się czas upływający między wykonaniem oznakowania a jego oddaniem do ruchu. Czas schnięcia w warunkach drogowych zależy od wielu parametrów, jak np. od temperatury nawierzchni i powietrza, rodzaju nawierzchni, prędkości wiatru, wilgotności względnej powietrza i innych. Klasy czasu schnięcia wyrobów do poziomego oznakowania dróg przedstawiono w tablicy 2.</w:t>
      </w:r>
    </w:p>
    <w:p w14:paraId="3CA0834E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Czas schnięcia oznakowania nie powinien przekraczać czasu gwarantowanego przez producenta, z tym że nie może przekraczać klasy DT5. Dopuszcza się wydłużenie czasu schnięcia do 2 godzin w przypadku wymalowań nocnych Opis metod oznaczania czasu schnięcia znajduje się w PN-EN 1436 [1] lub w Vademecum [17].</w:t>
      </w:r>
    </w:p>
    <w:p w14:paraId="3FDE5EBE">
      <w:pPr>
        <w:spacing w:before="120" w:after="120"/>
        <w:rPr>
          <w:sz w:val="20"/>
        </w:rPr>
      </w:pPr>
      <w:r>
        <w:rPr>
          <w:sz w:val="20"/>
        </w:rPr>
        <w:t>6.4.1.7. Grubość oznakowania</w:t>
      </w:r>
    </w:p>
    <w:p w14:paraId="508B68C1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Grubość wykonanych oznakowań, tj. podwyższenie ponad górną powierzchnię nawierzchni, zależy od rodzaju zastosowanego materiału. W przypadku farb różnica grubości warstwy na mokro znacznie różni się od pozostałej warstwy suchej.</w:t>
      </w:r>
    </w:p>
    <w:p w14:paraId="206145F1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Grubość oznakowania wykonanego farbą (zmierzona grzebieniem pomiarowym na próbce z blachy) powinna wynosić na mokro bez posypania kulkami szklanymi, co najmniej:</w:t>
      </w:r>
    </w:p>
    <w:p w14:paraId="1DC5AA17">
      <w:pPr>
        <w:rPr>
          <w:sz w:val="20"/>
        </w:rPr>
      </w:pPr>
      <w:r>
        <w:rPr>
          <w:sz w:val="20"/>
        </w:rPr>
        <w:t>- 0,3 mm - oznakowania typu I,</w:t>
      </w:r>
    </w:p>
    <w:p w14:paraId="5FBC3E28">
      <w:pPr>
        <w:rPr>
          <w:sz w:val="20"/>
        </w:rPr>
      </w:pPr>
      <w:r>
        <w:rPr>
          <w:sz w:val="20"/>
        </w:rPr>
        <w:t>- 0,4 mm - systemy z dwukrotnym nakładaniem materiału.</w:t>
      </w:r>
    </w:p>
    <w:p w14:paraId="5EA3E9C4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Grubość warstwy pozostałej po wyschnięciu farby jest w przybliżeniu mniejsza o 40% od grubości zmierzonej na mokro, a producent powinien w karcie technicznej wyrobu podać tę wartość. Ocena grubości warstwy na starych zdeformowanych, spękanych, naprawianych nawierzchniach jest nieobowiązująca. </w:t>
      </w:r>
    </w:p>
    <w:p w14:paraId="6CCF5175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Na nowych nawierzchniach o grubej teksturze, takich jak: SMA, asfalt porowaty, powierzchniowe utrwalenie, beton wymywany konieczne jest wykonanie podwójnej warstwy wymalowania. Oznakowanie takie powinno być wykonane w dwóch przejściach malowarki, z tym zastrzeżeniem żeby drugie przejście zostało wykonane w kierunku ruchu. W obu przejściach należy posypać oznakowanie kulkami szklanymi.  W przypadku powtórnego malowania usuniętych starych oznakowań należy ocenić wizualnie, czy pojedyncze malowanie będzie wystarczające. </w:t>
      </w:r>
    </w:p>
    <w:p w14:paraId="0B6BAFFA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Grubość oznakowania wykonanego masą chemoutwardzalną lub termoplastyczną techniką nakładania, powinno wynosić bez posypania kulkami szklanymi (zmierzona na płaskim podłożu np. z blachy) co najmniej:</w:t>
      </w:r>
    </w:p>
    <w:p w14:paraId="3553F2F5">
      <w:pPr>
        <w:rPr>
          <w:sz w:val="20"/>
        </w:rPr>
      </w:pPr>
      <w:r>
        <w:rPr>
          <w:sz w:val="20"/>
        </w:rPr>
        <w:t>- 0,9 mm oznakowania typu I,</w:t>
      </w:r>
    </w:p>
    <w:p w14:paraId="72E1CDEE">
      <w:pPr>
        <w:rPr>
          <w:sz w:val="20"/>
        </w:rPr>
      </w:pPr>
      <w:r>
        <w:rPr>
          <w:sz w:val="20"/>
        </w:rPr>
        <w:t>- 2,0 mm pozostałe oznakowanie typu II.</w:t>
      </w:r>
    </w:p>
    <w:p w14:paraId="7F677DF9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Grubość oznakowania wykonanego masą termoplastyczną sposobem natryskowym powinna wynosić bez posypania kulkami szklanymi (zmierzona na płaskim podłożu np. z blachy), co najmniej:</w:t>
      </w:r>
    </w:p>
    <w:p w14:paraId="46AD33FC">
      <w:pPr>
        <w:rPr>
          <w:sz w:val="20"/>
        </w:rPr>
      </w:pPr>
      <w:r>
        <w:rPr>
          <w:sz w:val="20"/>
        </w:rPr>
        <w:t>- 0,6 mm oznakowania typu I,</w:t>
      </w:r>
    </w:p>
    <w:p w14:paraId="3D67F03B">
      <w:pPr>
        <w:rPr>
          <w:sz w:val="20"/>
        </w:rPr>
      </w:pPr>
      <w:r>
        <w:rPr>
          <w:sz w:val="20"/>
        </w:rPr>
        <w:t>- 1,2 mm oznakowanie typu II.</w:t>
      </w:r>
    </w:p>
    <w:p w14:paraId="50557F5A">
      <w:pPr>
        <w:ind w:firstLine="709"/>
        <w:rPr>
          <w:sz w:val="20"/>
        </w:rPr>
      </w:pPr>
      <w:r>
        <w:rPr>
          <w:sz w:val="20"/>
        </w:rPr>
        <w:t>Kontrola grubości oznakowania jest istotna w przypadku, gdy Wykonawca nie udziela gwarancji lub gdy nie są wykonywane pomiary kontrolne za pomocą aparatury lub są wykonywane tylko przez ocenę wizualną.</w:t>
      </w:r>
    </w:p>
    <w:p w14:paraId="45F0ECEA">
      <w:pPr>
        <w:tabs>
          <w:tab w:val="left" w:pos="709"/>
        </w:tabs>
        <w:spacing w:before="120"/>
        <w:ind w:left="709" w:hanging="709"/>
        <w:rPr>
          <w:sz w:val="20"/>
        </w:rPr>
      </w:pPr>
      <w:r>
        <w:rPr>
          <w:b/>
          <w:sz w:val="20"/>
        </w:rPr>
        <w:t>6.4.2.</w:t>
      </w:r>
      <w:r>
        <w:rPr>
          <w:b/>
          <w:sz w:val="20"/>
        </w:rPr>
        <w:tab/>
      </w:r>
      <w:r>
        <w:rPr>
          <w:sz w:val="20"/>
        </w:rPr>
        <w:t>Badania wykonania oznakowania poziomego z materiału cienko- średnio i grubowarstwowego</w:t>
      </w:r>
    </w:p>
    <w:p w14:paraId="26657D1E">
      <w:p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Wykonawca wykonując oznakowanie poziome z materiału cienko- średnio- lub grubowarstwowego przeprowadza przed rozpoczęciem każdej pracy oraz w czasie jej wykonywania, co najmniej raz dziennie lub zgodnie z ustaleniem ST, następujące badania:</w:t>
      </w:r>
    </w:p>
    <w:p w14:paraId="24689837">
      <w:pPr>
        <w:rPr>
          <w:sz w:val="20"/>
        </w:rPr>
      </w:pPr>
      <w:r>
        <w:rPr>
          <w:sz w:val="20"/>
        </w:rPr>
        <w:t>a) przed rozpoczęciem pracy:</w:t>
      </w:r>
    </w:p>
    <w:p w14:paraId="449212C1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sprawdzenie oznakowania opakowań,</w:t>
      </w:r>
    </w:p>
    <w:p w14:paraId="29E0C40B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wizualną ocenę stanu  materiału, w zakresie jego jednorodności i widocznych wad,</w:t>
      </w:r>
    </w:p>
    <w:p w14:paraId="5A7E6ACF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pomiar wilgotności względnej powietrza,</w:t>
      </w:r>
    </w:p>
    <w:p w14:paraId="424B2935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pomiar temperatury powietrza i nawierzchni,</w:t>
      </w:r>
    </w:p>
    <w:p w14:paraId="759FC4FE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badanie lepkości farby, wg Vademecum [17].</w:t>
      </w:r>
    </w:p>
    <w:p w14:paraId="3677588A">
      <w:pPr>
        <w:numPr>
          <w:ilvl w:val="12"/>
          <w:numId w:val="0"/>
        </w:numPr>
        <w:rPr>
          <w:sz w:val="20"/>
        </w:rPr>
      </w:pPr>
      <w:r>
        <w:rPr>
          <w:sz w:val="20"/>
        </w:rPr>
        <w:t>b) w czasie wykonywania pracy:</w:t>
      </w:r>
    </w:p>
    <w:p w14:paraId="5E649B7F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pomiar grubości warstwy oznakowania,</w:t>
      </w:r>
    </w:p>
    <w:p w14:paraId="1F68DE64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pomiar czasu schnięcia, wg Vademecum [17],</w:t>
      </w:r>
    </w:p>
    <w:p w14:paraId="42F33D9E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wizualną ocenę równomierności rozłożenia kulek szklanych podczas objazdu w nocy,</w:t>
      </w:r>
    </w:p>
    <w:p w14:paraId="4259AE0F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pomiar wymiarów oznakowania poziomego, na zgodność z dokumentacją projektową i załącznikiem nr 2 do rozporządzenia Ministra Infrastruktury [11],</w:t>
      </w:r>
    </w:p>
    <w:p w14:paraId="04CF7BD8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wizualną ocenę równomierności skropienia (rozłożenia materiału) na całej szerokości linii,</w:t>
      </w:r>
    </w:p>
    <w:p w14:paraId="2046E2F6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oznaczenia czasu przejezdności, wg Vademecum [17].</w:t>
      </w:r>
    </w:p>
    <w:p w14:paraId="72CFBBA9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Protokół z przeprowadzonych badań wraz z jedną próbką pobraną na drodze, jednoznacznie oznakowaną, na blasze (300 × 250 × 1,5 mm) Wykonawca powinien przechować do czasu upływu okresu gwarancji.</w:t>
      </w:r>
    </w:p>
    <w:p w14:paraId="1AEC7C2F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Do odbioru i w przypadku wątpliwości dotyczących wykonania oznakowania poziomego, Inżynier może zlecić wykonanie badań:</w:t>
      </w:r>
    </w:p>
    <w:p w14:paraId="12849B52">
      <w:pPr>
        <w:numPr>
          <w:ilvl w:val="0"/>
          <w:numId w:val="7"/>
        </w:numPr>
        <w:rPr>
          <w:sz w:val="20"/>
        </w:rPr>
      </w:pPr>
      <w:r>
        <w:rPr>
          <w:sz w:val="20"/>
        </w:rPr>
        <w:t>widzialności w nocy,</w:t>
      </w:r>
    </w:p>
    <w:p w14:paraId="094C0532">
      <w:pPr>
        <w:numPr>
          <w:ilvl w:val="0"/>
          <w:numId w:val="7"/>
        </w:numPr>
        <w:rPr>
          <w:sz w:val="20"/>
        </w:rPr>
      </w:pPr>
      <w:r>
        <w:rPr>
          <w:sz w:val="20"/>
        </w:rPr>
        <w:t>widzialności w dzień,</w:t>
      </w:r>
    </w:p>
    <w:p w14:paraId="0A4D68F7">
      <w:pPr>
        <w:numPr>
          <w:ilvl w:val="0"/>
          <w:numId w:val="7"/>
        </w:numPr>
        <w:rPr>
          <w:sz w:val="20"/>
        </w:rPr>
      </w:pPr>
      <w:r>
        <w:rPr>
          <w:sz w:val="20"/>
        </w:rPr>
        <w:t>szorstkości,</w:t>
      </w:r>
    </w:p>
    <w:p w14:paraId="2C11F301">
      <w:pPr>
        <w:numPr>
          <w:ilvl w:val="12"/>
          <w:numId w:val="0"/>
        </w:numPr>
        <w:rPr>
          <w:sz w:val="20"/>
        </w:rPr>
      </w:pPr>
      <w:r>
        <w:rPr>
          <w:sz w:val="20"/>
        </w:rPr>
        <w:t>odpowiadających wymaganiom podanym w punkcie 6.3.1 i wykonanych metodami określonymi w Vademecum [17] Jeżeli wyniki tych badań wykażą wadliwość wykonanego oznakowania to koszt badań ponosi Wykonawca, w przypadku przeciwnym - Zamawiający. Badania powinien zlecać Zamawiający do niezależnego laboratorium badawczego, co gwarantuje większa wiarygodność wyników.</w:t>
      </w:r>
    </w:p>
    <w:p w14:paraId="30EDD15D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W przypadku konieczności wykonywania pomiarów na otwartych do ruchu odcinkach dróg o dopuszczalnej prędkości </w:t>
      </w:r>
      <w:r>
        <w:rPr>
          <w:sz w:val="20"/>
        </w:rPr>
        <w:sym w:font="Symbol" w:char="F0B3"/>
      </w:r>
      <w:r>
        <w:rPr>
          <w:sz w:val="20"/>
        </w:rPr>
        <w:t xml:space="preserve"> 100 km/h należy ograniczyć je do linii krawędziowych zewnętrznych w przypadku wykonywania pomiarów aparatami ręcznymi, ze względu na bezpieczeństwo wykonujących pomiary.</w:t>
      </w:r>
    </w:p>
    <w:p w14:paraId="18A69469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Pomiary współczynnika odblasku na liniach segregacyjnych i krawędziowych wewnętrznych, na otwartych do ruchu odcinkach dróg o dopuszczalnej prędkości </w:t>
      </w:r>
      <w:r>
        <w:rPr>
          <w:sz w:val="20"/>
        </w:rPr>
        <w:sym w:font="Symbol" w:char="F0B3"/>
      </w:r>
      <w:r>
        <w:rPr>
          <w:sz w:val="20"/>
        </w:rPr>
        <w:t> 100 km/h , a także na liniach podłużnych oznakowań z wygarbieniami, należy wykonywać przy użyciu mobilnego reflektometru zainstalowanego na samochodzie i wykonującego pomiary w ruchu.</w:t>
      </w:r>
    </w:p>
    <w:p w14:paraId="0E435670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 przypadku wykonywania pomiarów współczynnika odblaskowości i współczynników luminancji aparatami ręcznymi częstotliwość pomiarów należy dostosować do długości badanego odcinka, zgodnie z tablicą 17. W każdym z mierzonych punktów należy wykonać po 5 odczytów współczynnika odblasku i po 3 odczyty współczynników luminancji w odległości jeden od drugiego minimum 1 m.</w:t>
      </w:r>
    </w:p>
    <w:p w14:paraId="5ADC1F42">
      <w:pPr>
        <w:pStyle w:val="12"/>
        <w:tabs>
          <w:tab w:val="left" w:pos="1276"/>
        </w:tabs>
        <w:spacing w:before="120" w:line="240" w:lineRule="auto"/>
        <w:ind w:left="1320" w:hanging="1320"/>
        <w:rPr>
          <w:sz w:val="20"/>
        </w:rPr>
      </w:pPr>
      <w:r>
        <w:rPr>
          <w:sz w:val="20"/>
        </w:rPr>
        <w:t>Tablica 17.</w:t>
      </w:r>
      <w:r>
        <w:rPr>
          <w:sz w:val="20"/>
        </w:rPr>
        <w:tab/>
      </w:r>
      <w:r>
        <w:rPr>
          <w:sz w:val="20"/>
        </w:rPr>
        <w:t>Częstotliwość pomiarów współczynników odblaskowości i luminancji aparatami ręcznymi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70" w:type="dxa"/>
          <w:bottom w:w="0" w:type="dxa"/>
          <w:right w:w="70" w:type="dxa"/>
        </w:tblCellMar>
      </w:tblPr>
      <w:tblGrid>
        <w:gridCol w:w="567"/>
        <w:gridCol w:w="1995"/>
        <w:gridCol w:w="2470"/>
        <w:gridCol w:w="1842"/>
      </w:tblGrid>
      <w:tr w14:paraId="095A2B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567" w:type="dxa"/>
            <w:tcBorders>
              <w:bottom w:val="double" w:color="auto" w:sz="4" w:space="0"/>
            </w:tcBorders>
            <w:vAlign w:val="center"/>
          </w:tcPr>
          <w:p w14:paraId="4E9A26F3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Lp.</w:t>
            </w:r>
          </w:p>
        </w:tc>
        <w:tc>
          <w:tcPr>
            <w:tcW w:w="1995" w:type="dxa"/>
            <w:tcBorders>
              <w:bottom w:val="double" w:color="auto" w:sz="4" w:space="0"/>
            </w:tcBorders>
            <w:vAlign w:val="center"/>
          </w:tcPr>
          <w:p w14:paraId="7652DBE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Długość odcinka, km</w:t>
            </w:r>
          </w:p>
        </w:tc>
        <w:tc>
          <w:tcPr>
            <w:tcW w:w="2470" w:type="dxa"/>
            <w:tcBorders>
              <w:bottom w:val="double" w:color="auto" w:sz="4" w:space="0"/>
            </w:tcBorders>
            <w:vAlign w:val="center"/>
          </w:tcPr>
          <w:p w14:paraId="262ABB92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Częstotliwość pomiarów, co najmniej</w:t>
            </w:r>
          </w:p>
        </w:tc>
        <w:tc>
          <w:tcPr>
            <w:tcW w:w="1842" w:type="dxa"/>
            <w:tcBorders>
              <w:bottom w:val="double" w:color="auto" w:sz="4" w:space="0"/>
            </w:tcBorders>
            <w:vAlign w:val="center"/>
          </w:tcPr>
          <w:p w14:paraId="279710A1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Minimalna ilość pomiarów</w:t>
            </w:r>
          </w:p>
        </w:tc>
      </w:tr>
      <w:tr w14:paraId="6FD9C0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567" w:type="dxa"/>
            <w:tcBorders>
              <w:top w:val="double" w:color="auto" w:sz="4" w:space="0"/>
            </w:tcBorders>
          </w:tcPr>
          <w:p w14:paraId="0D26BB52">
            <w:pPr>
              <w:spacing w:before="20" w:after="20"/>
              <w:ind w:left="5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995" w:type="dxa"/>
            <w:tcBorders>
              <w:top w:val="double" w:color="auto" w:sz="4" w:space="0"/>
            </w:tcBorders>
          </w:tcPr>
          <w:p w14:paraId="5D29E7B3">
            <w:pPr>
              <w:numPr>
                <w:ilvl w:val="12"/>
                <w:numId w:val="0"/>
              </w:numPr>
              <w:spacing w:before="20" w:after="20"/>
              <w:rPr>
                <w:sz w:val="20"/>
              </w:rPr>
            </w:pPr>
            <w:r>
              <w:rPr>
                <w:sz w:val="20"/>
              </w:rPr>
              <w:t>od 0 do 3</w:t>
            </w:r>
          </w:p>
        </w:tc>
        <w:tc>
          <w:tcPr>
            <w:tcW w:w="2470" w:type="dxa"/>
            <w:tcBorders>
              <w:top w:val="double" w:color="auto" w:sz="4" w:space="0"/>
            </w:tcBorders>
          </w:tcPr>
          <w:p w14:paraId="2495D52A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>
              <w:rPr>
                <w:sz w:val="20"/>
              </w:rPr>
              <w:t>od 0,1 do 0,5 km</w:t>
            </w:r>
          </w:p>
        </w:tc>
        <w:tc>
          <w:tcPr>
            <w:tcW w:w="1842" w:type="dxa"/>
            <w:tcBorders>
              <w:top w:val="double" w:color="auto" w:sz="4" w:space="0"/>
            </w:tcBorders>
          </w:tcPr>
          <w:p w14:paraId="178A1298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>
              <w:rPr>
                <w:sz w:val="20"/>
              </w:rPr>
              <w:t>3-6</w:t>
            </w:r>
          </w:p>
        </w:tc>
      </w:tr>
      <w:tr w14:paraId="1C09EC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567" w:type="dxa"/>
          </w:tcPr>
          <w:p w14:paraId="5A1F4BAF">
            <w:pPr>
              <w:spacing w:before="20" w:after="20"/>
              <w:ind w:left="5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995" w:type="dxa"/>
          </w:tcPr>
          <w:p w14:paraId="11081801">
            <w:pPr>
              <w:numPr>
                <w:ilvl w:val="12"/>
                <w:numId w:val="0"/>
              </w:numPr>
              <w:spacing w:before="20" w:after="20"/>
              <w:rPr>
                <w:sz w:val="20"/>
              </w:rPr>
            </w:pPr>
            <w:r>
              <w:rPr>
                <w:sz w:val="20"/>
              </w:rPr>
              <w:t>od 3 do 10</w:t>
            </w:r>
          </w:p>
        </w:tc>
        <w:tc>
          <w:tcPr>
            <w:tcW w:w="2470" w:type="dxa"/>
          </w:tcPr>
          <w:p w14:paraId="6117B298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>
              <w:rPr>
                <w:sz w:val="20"/>
              </w:rPr>
              <w:t>co 1 km</w:t>
            </w:r>
          </w:p>
        </w:tc>
        <w:tc>
          <w:tcPr>
            <w:tcW w:w="1842" w:type="dxa"/>
          </w:tcPr>
          <w:p w14:paraId="16EF655E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</w:tr>
      <w:tr w14:paraId="3C264F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567" w:type="dxa"/>
          </w:tcPr>
          <w:p w14:paraId="1B683FDF">
            <w:pPr>
              <w:spacing w:before="20" w:after="20"/>
              <w:ind w:left="57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995" w:type="dxa"/>
          </w:tcPr>
          <w:p w14:paraId="0B195C5F">
            <w:pPr>
              <w:numPr>
                <w:ilvl w:val="12"/>
                <w:numId w:val="0"/>
              </w:numPr>
              <w:spacing w:before="20" w:after="20"/>
              <w:rPr>
                <w:sz w:val="20"/>
              </w:rPr>
            </w:pPr>
            <w:r>
              <w:rPr>
                <w:sz w:val="20"/>
              </w:rPr>
              <w:t>od 10 do 20</w:t>
            </w:r>
          </w:p>
        </w:tc>
        <w:tc>
          <w:tcPr>
            <w:tcW w:w="2470" w:type="dxa"/>
          </w:tcPr>
          <w:p w14:paraId="23CA05E6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>
              <w:rPr>
                <w:sz w:val="20"/>
              </w:rPr>
              <w:t>co 2 km</w:t>
            </w:r>
          </w:p>
        </w:tc>
        <w:tc>
          <w:tcPr>
            <w:tcW w:w="1842" w:type="dxa"/>
          </w:tcPr>
          <w:p w14:paraId="6B964C7D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</w:tr>
      <w:tr w14:paraId="6ADF12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567" w:type="dxa"/>
          </w:tcPr>
          <w:p w14:paraId="37A30989">
            <w:pPr>
              <w:spacing w:before="20" w:after="20"/>
              <w:ind w:left="57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995" w:type="dxa"/>
          </w:tcPr>
          <w:p w14:paraId="2C64603B">
            <w:pPr>
              <w:numPr>
                <w:ilvl w:val="12"/>
                <w:numId w:val="0"/>
              </w:numPr>
              <w:spacing w:before="20" w:after="20"/>
              <w:rPr>
                <w:sz w:val="20"/>
              </w:rPr>
            </w:pPr>
            <w:r>
              <w:rPr>
                <w:sz w:val="20"/>
              </w:rPr>
              <w:t>od 20 do 30</w:t>
            </w:r>
          </w:p>
        </w:tc>
        <w:tc>
          <w:tcPr>
            <w:tcW w:w="2470" w:type="dxa"/>
          </w:tcPr>
          <w:p w14:paraId="6490FCFC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>
              <w:rPr>
                <w:sz w:val="20"/>
              </w:rPr>
              <w:t>co 3 km</w:t>
            </w:r>
          </w:p>
        </w:tc>
        <w:tc>
          <w:tcPr>
            <w:tcW w:w="1842" w:type="dxa"/>
          </w:tcPr>
          <w:p w14:paraId="1F60417D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</w:tr>
      <w:tr w14:paraId="6DA2A2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567" w:type="dxa"/>
          </w:tcPr>
          <w:p w14:paraId="32EC53CA">
            <w:pPr>
              <w:spacing w:before="20" w:after="20"/>
              <w:ind w:left="57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995" w:type="dxa"/>
          </w:tcPr>
          <w:p w14:paraId="0A99F14E">
            <w:pPr>
              <w:numPr>
                <w:ilvl w:val="12"/>
                <w:numId w:val="0"/>
              </w:numPr>
              <w:spacing w:before="20" w:after="20"/>
              <w:rPr>
                <w:sz w:val="20"/>
              </w:rPr>
            </w:pPr>
            <w:r>
              <w:rPr>
                <w:sz w:val="20"/>
              </w:rPr>
              <w:t>powyżej 30</w:t>
            </w:r>
          </w:p>
        </w:tc>
        <w:tc>
          <w:tcPr>
            <w:tcW w:w="2470" w:type="dxa"/>
          </w:tcPr>
          <w:p w14:paraId="07983F70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>
              <w:rPr>
                <w:sz w:val="20"/>
              </w:rPr>
              <w:t>co 4 km</w:t>
            </w:r>
          </w:p>
        </w:tc>
        <w:tc>
          <w:tcPr>
            <w:tcW w:w="1842" w:type="dxa"/>
          </w:tcPr>
          <w:p w14:paraId="73A1F5B7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>
              <w:rPr>
                <w:sz w:val="20"/>
              </w:rPr>
              <w:t>&gt; 11</w:t>
            </w:r>
          </w:p>
        </w:tc>
      </w:tr>
    </w:tbl>
    <w:p w14:paraId="2DABBD3F">
      <w:pPr>
        <w:numPr>
          <w:ilvl w:val="12"/>
          <w:numId w:val="0"/>
        </w:numPr>
        <w:spacing w:before="120"/>
        <w:ind w:firstLine="709"/>
        <w:rPr>
          <w:sz w:val="20"/>
        </w:rPr>
      </w:pPr>
      <w:r>
        <w:rPr>
          <w:sz w:val="20"/>
        </w:rPr>
        <w:t>Wartość wskaźnika szorstkości zaleca się oznaczyć w 2 – 4 punktach oznakowania odcinka.</w:t>
      </w:r>
    </w:p>
    <w:p w14:paraId="5CAC4D4C">
      <w:pPr>
        <w:numPr>
          <w:ilvl w:val="12"/>
          <w:numId w:val="0"/>
        </w:numPr>
        <w:spacing w:before="120"/>
        <w:ind w:left="709" w:hanging="709"/>
        <w:rPr>
          <w:sz w:val="20"/>
        </w:rPr>
      </w:pPr>
      <w:r>
        <w:rPr>
          <w:b/>
          <w:sz w:val="20"/>
        </w:rPr>
        <w:t xml:space="preserve">6.4.3. </w:t>
      </w:r>
      <w:r>
        <w:rPr>
          <w:sz w:val="20"/>
        </w:rPr>
        <w:t>Badania wykonania oznakowania poziomego z zastosowaniem punktowych elementów odblaskowych</w:t>
      </w:r>
    </w:p>
    <w:p w14:paraId="6D872ACA">
      <w:pPr>
        <w:numPr>
          <w:ilvl w:val="12"/>
          <w:numId w:val="0"/>
        </w:num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Wykonawca wykonując oznakowanie z prefabrykowanych elementów odblaskowych przeprowadza, co najmniej raz dziennie lub zgodnie z ustaleniem ST, następujące badania:</w:t>
      </w:r>
    </w:p>
    <w:p w14:paraId="41B0DEFD">
      <w:pPr>
        <w:numPr>
          <w:ilvl w:val="0"/>
          <w:numId w:val="7"/>
        </w:numPr>
        <w:rPr>
          <w:sz w:val="20"/>
        </w:rPr>
      </w:pPr>
      <w:r>
        <w:rPr>
          <w:sz w:val="20"/>
        </w:rPr>
        <w:t>sprawdzenie oznakowania opakowań,</w:t>
      </w:r>
    </w:p>
    <w:p w14:paraId="27A807E6">
      <w:pPr>
        <w:numPr>
          <w:ilvl w:val="0"/>
          <w:numId w:val="7"/>
        </w:numPr>
        <w:rPr>
          <w:sz w:val="20"/>
        </w:rPr>
      </w:pPr>
      <w:r>
        <w:rPr>
          <w:sz w:val="20"/>
        </w:rPr>
        <w:t>sprawdzenie rodzaju stosowanego kleju lub innych elementów mocujących, zgodnie z zaleceniami ST,</w:t>
      </w:r>
    </w:p>
    <w:p w14:paraId="52A4EE5F">
      <w:pPr>
        <w:numPr>
          <w:ilvl w:val="0"/>
          <w:numId w:val="7"/>
        </w:numPr>
        <w:rPr>
          <w:sz w:val="20"/>
        </w:rPr>
      </w:pPr>
      <w:r>
        <w:rPr>
          <w:sz w:val="20"/>
        </w:rPr>
        <w:t>wizualną ocenę stanu elementów, w zakresie ich kompletności i braku wad,</w:t>
      </w:r>
    </w:p>
    <w:p w14:paraId="57AA99B0">
      <w:pPr>
        <w:numPr>
          <w:ilvl w:val="0"/>
          <w:numId w:val="7"/>
        </w:numPr>
        <w:rPr>
          <w:sz w:val="20"/>
        </w:rPr>
      </w:pPr>
      <w:r>
        <w:rPr>
          <w:sz w:val="20"/>
        </w:rPr>
        <w:t>temperatury powietrza i nawierzchni,</w:t>
      </w:r>
    </w:p>
    <w:p w14:paraId="0F8DDD86">
      <w:pPr>
        <w:numPr>
          <w:ilvl w:val="0"/>
          <w:numId w:val="7"/>
        </w:numPr>
        <w:rPr>
          <w:sz w:val="20"/>
        </w:rPr>
      </w:pPr>
      <w:r>
        <w:rPr>
          <w:sz w:val="20"/>
        </w:rPr>
        <w:t>pomiaru czasu oddania do ruchu,</w:t>
      </w:r>
    </w:p>
    <w:p w14:paraId="110187FE">
      <w:pPr>
        <w:numPr>
          <w:ilvl w:val="0"/>
          <w:numId w:val="7"/>
        </w:numPr>
        <w:rPr>
          <w:sz w:val="20"/>
        </w:rPr>
      </w:pPr>
      <w:r>
        <w:rPr>
          <w:sz w:val="20"/>
        </w:rPr>
        <w:t>wizualną ocenę liniowości i kierunkowości przyklejenia elementów,</w:t>
      </w:r>
    </w:p>
    <w:p w14:paraId="26EE6FAF">
      <w:pPr>
        <w:numPr>
          <w:ilvl w:val="0"/>
          <w:numId w:val="7"/>
        </w:numPr>
        <w:rPr>
          <w:sz w:val="20"/>
        </w:rPr>
      </w:pPr>
      <w:r>
        <w:rPr>
          <w:sz w:val="20"/>
        </w:rPr>
        <w:t>równomierności przyklejenia elementów na całej długości linii,</w:t>
      </w:r>
    </w:p>
    <w:p w14:paraId="1EE4390D">
      <w:pPr>
        <w:numPr>
          <w:ilvl w:val="0"/>
          <w:numId w:val="7"/>
        </w:numPr>
        <w:rPr>
          <w:sz w:val="20"/>
        </w:rPr>
      </w:pPr>
      <w:r>
        <w:rPr>
          <w:sz w:val="20"/>
        </w:rPr>
        <w:t>zgodności wykonania oznakowania z dokumentacja projektową i załącznikiem nr 2 do rozporządzenia Ministra Infrastruktury z 3 lipca 2003 r. [11].</w:t>
      </w:r>
    </w:p>
    <w:p w14:paraId="70A8928E">
      <w:pPr>
        <w:ind w:firstLine="709"/>
        <w:rPr>
          <w:sz w:val="20"/>
        </w:rPr>
      </w:pPr>
      <w:r>
        <w:rPr>
          <w:sz w:val="20"/>
        </w:rPr>
        <w:t>Protokół z przeprowadzonych badań wraz z próbkami przyklejonych elementów, w liczbie określonej w ST, Wykonawca przechowuje do czasu upływu okresu gwarancji.</w:t>
      </w:r>
    </w:p>
    <w:p w14:paraId="23DE38AE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W przypadku wątpliwości dotyczących wykonania oznakowania poziomego Inżynier może zlecić wykonanie badań widzialności w nocy, na próbkach zdjętych z nawierzchni i dostarczonych do laboratorium, na zgodność z wymaganiami podanymi w ST lub aprobacie technicznej, wykonanych według metod określonych w PN-EN 1463-1:2009 [4] lub w Vademecum [17]. Jeśli wyniki tych badań wykażą wadliwość wykonanego oznakowania to koszt badań ponosi Wykonawca, w przypadku przeciwnym - Zamawiający.</w:t>
      </w:r>
    </w:p>
    <w:p w14:paraId="052BB3D5">
      <w:pPr>
        <w:spacing w:before="120" w:after="120"/>
        <w:rPr>
          <w:sz w:val="20"/>
        </w:rPr>
      </w:pPr>
      <w:r>
        <w:rPr>
          <w:b/>
          <w:sz w:val="20"/>
        </w:rPr>
        <w:t xml:space="preserve">6.4.4. </w:t>
      </w:r>
      <w:r>
        <w:rPr>
          <w:sz w:val="20"/>
        </w:rPr>
        <w:t>Zbiorcze zestawienie wymagań dla materiałów i oznakowań</w:t>
      </w:r>
    </w:p>
    <w:p w14:paraId="5DBD05B0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Zbiorcze zestawienie dla materiałów do poziomego oznakowania dróg zawarto w p. 2.6 w tablicach 1 – 6. W tablicy 18 podano zbiorcze zestawienie dla oznakowań na autostradach, drogach ekspresowych oraz na drogach klasy 1 tj. o prędkości </w:t>
      </w:r>
      <w:r>
        <w:rPr>
          <w:sz w:val="20"/>
        </w:rPr>
        <w:sym w:font="Symbol" w:char="00B3"/>
      </w:r>
      <w:r>
        <w:rPr>
          <w:sz w:val="20"/>
        </w:rPr>
        <w:t xml:space="preserve"> 100 km/h lub o natężeniu ruchu &gt; 2 500 pojazdów rzeczywistych na dobę na pas. W tablicy 19 podano zbiorcze zestawienie dla oznakowań na pozostałych drogach tj. klasy 2.</w:t>
      </w:r>
    </w:p>
    <w:p w14:paraId="1D5771BB">
      <w:pPr>
        <w:tabs>
          <w:tab w:val="left" w:pos="1200"/>
        </w:tabs>
        <w:spacing w:before="120" w:after="120"/>
        <w:ind w:left="1202" w:hanging="1202"/>
        <w:rPr>
          <w:sz w:val="20"/>
        </w:rPr>
      </w:pPr>
      <w:r>
        <w:rPr>
          <w:sz w:val="20"/>
        </w:rPr>
        <w:t>Tablica 18.</w:t>
      </w:r>
      <w:r>
        <w:rPr>
          <w:sz w:val="20"/>
        </w:rPr>
        <w:tab/>
      </w:r>
      <w:r>
        <w:rPr>
          <w:sz w:val="20"/>
        </w:rPr>
        <w:t xml:space="preserve">Zbiorcze zestawienie wymagań dla oznakowań na autostradach, drogach ekspresowych oraz na drogach o prędkości </w:t>
      </w:r>
      <w:r>
        <w:rPr>
          <w:sz w:val="20"/>
        </w:rPr>
        <w:sym w:font="Symbol" w:char="00B3"/>
      </w:r>
      <w:r>
        <w:rPr>
          <w:sz w:val="20"/>
        </w:rPr>
        <w:t xml:space="preserve"> 100 km/h lub o natężeniu ruchu &gt; 2 500 pojazdów rzeczywistych na dobę na pas (klasa 1)</w:t>
      </w:r>
    </w:p>
    <w:tbl>
      <w:tblPr>
        <w:tblStyle w:val="7"/>
        <w:tblW w:w="8859" w:type="dxa"/>
        <w:tblInd w:w="0" w:type="dxa"/>
        <w:tblBorders>
          <w:top w:val="doub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496"/>
        <w:gridCol w:w="4110"/>
        <w:gridCol w:w="1560"/>
        <w:gridCol w:w="1701"/>
        <w:gridCol w:w="992"/>
      </w:tblGrid>
      <w:tr w14:paraId="17057653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  <w:tblHeader/>
        </w:trPr>
        <w:tc>
          <w:tcPr>
            <w:tcW w:w="496" w:type="dxa"/>
            <w:tcBorders>
              <w:top w:val="single" w:color="auto" w:sz="4" w:space="0"/>
              <w:bottom w:val="double" w:color="auto" w:sz="4" w:space="0"/>
            </w:tcBorders>
          </w:tcPr>
          <w:p w14:paraId="4B46FEE5">
            <w:pPr>
              <w:spacing w:before="120" w:after="1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Lp.</w:t>
            </w:r>
          </w:p>
        </w:tc>
        <w:tc>
          <w:tcPr>
            <w:tcW w:w="4110" w:type="dxa"/>
            <w:tcBorders>
              <w:top w:val="single" w:color="auto" w:sz="4" w:space="0"/>
              <w:bottom w:val="double" w:color="auto" w:sz="4" w:space="0"/>
            </w:tcBorders>
          </w:tcPr>
          <w:p w14:paraId="2EB75A08">
            <w:pPr>
              <w:spacing w:before="120" w:after="1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Właściwość</w:t>
            </w:r>
          </w:p>
        </w:tc>
        <w:tc>
          <w:tcPr>
            <w:tcW w:w="1560" w:type="dxa"/>
            <w:tcBorders>
              <w:top w:val="single" w:color="auto" w:sz="4" w:space="0"/>
              <w:bottom w:val="double" w:color="auto" w:sz="4" w:space="0"/>
            </w:tcBorders>
          </w:tcPr>
          <w:p w14:paraId="68E15920">
            <w:pPr>
              <w:spacing w:before="120" w:after="1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 xml:space="preserve">Jednostka </w:t>
            </w:r>
          </w:p>
        </w:tc>
        <w:tc>
          <w:tcPr>
            <w:tcW w:w="1701" w:type="dxa"/>
            <w:tcBorders>
              <w:top w:val="single" w:color="auto" w:sz="4" w:space="0"/>
              <w:bottom w:val="double" w:color="auto" w:sz="4" w:space="0"/>
            </w:tcBorders>
          </w:tcPr>
          <w:p w14:paraId="14711F89">
            <w:pPr>
              <w:spacing w:before="120" w:after="1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Wymagania</w:t>
            </w:r>
          </w:p>
        </w:tc>
        <w:tc>
          <w:tcPr>
            <w:tcW w:w="992" w:type="dxa"/>
            <w:tcBorders>
              <w:top w:val="single" w:color="auto" w:sz="4" w:space="0"/>
              <w:bottom w:val="double" w:color="auto" w:sz="4" w:space="0"/>
            </w:tcBorders>
          </w:tcPr>
          <w:p w14:paraId="63003A53">
            <w:pPr>
              <w:spacing w:before="120" w:after="1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Klasa</w:t>
            </w:r>
          </w:p>
        </w:tc>
      </w:tr>
      <w:tr w14:paraId="3D34EFEB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  <w:tcBorders>
              <w:top w:val="double" w:color="auto" w:sz="4" w:space="0"/>
            </w:tcBorders>
          </w:tcPr>
          <w:p w14:paraId="54D08F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110" w:type="dxa"/>
            <w:tcBorders>
              <w:top w:val="double" w:color="auto" w:sz="4" w:space="0"/>
            </w:tcBorders>
          </w:tcPr>
          <w:p w14:paraId="38F57BA4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dla oznakowania nowego (w ciągu 7 - 30 dni po wykonaniu) w stanie suchym barwy białej</w:t>
            </w:r>
          </w:p>
        </w:tc>
        <w:tc>
          <w:tcPr>
            <w:tcW w:w="1560" w:type="dxa"/>
            <w:tcBorders>
              <w:top w:val="double" w:color="auto" w:sz="4" w:space="0"/>
            </w:tcBorders>
            <w:vAlign w:val="center"/>
          </w:tcPr>
          <w:p w14:paraId="7924F557">
            <w:pPr>
              <w:numPr>
                <w:ilvl w:val="12"/>
                <w:numId w:val="0"/>
              </w:numPr>
              <w:jc w:val="center"/>
              <w:rPr>
                <w:sz w:val="20"/>
                <w:vertAlign w:val="superscript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color="auto" w:sz="4" w:space="0"/>
            </w:tcBorders>
            <w:vAlign w:val="center"/>
          </w:tcPr>
          <w:p w14:paraId="7A9A665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250</w:t>
            </w:r>
          </w:p>
        </w:tc>
        <w:tc>
          <w:tcPr>
            <w:tcW w:w="992" w:type="dxa"/>
            <w:tcBorders>
              <w:top w:val="double" w:color="auto" w:sz="4" w:space="0"/>
            </w:tcBorders>
            <w:vAlign w:val="center"/>
          </w:tcPr>
          <w:p w14:paraId="3011E46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R4/5</w:t>
            </w:r>
          </w:p>
        </w:tc>
      </w:tr>
      <w:tr w14:paraId="77ED0274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  <w:trHeight w:val="1155" w:hRule="atLeast"/>
        </w:trPr>
        <w:tc>
          <w:tcPr>
            <w:tcW w:w="496" w:type="dxa"/>
          </w:tcPr>
          <w:p w14:paraId="46392D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110" w:type="dxa"/>
          </w:tcPr>
          <w:p w14:paraId="76B511AA">
            <w:p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dla oznakowania suchego w okresie od 31 dnia do 180 dnia po wykonaniu, barwy: białej</w:t>
            </w:r>
          </w:p>
        </w:tc>
        <w:tc>
          <w:tcPr>
            <w:tcW w:w="1560" w:type="dxa"/>
            <w:vAlign w:val="center"/>
          </w:tcPr>
          <w:p w14:paraId="1B077DD7">
            <w:pPr>
              <w:jc w:val="center"/>
              <w:rPr>
                <w:sz w:val="20"/>
                <w:vertAlign w:val="superscript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78CB6369">
            <w:p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200</w:t>
            </w:r>
          </w:p>
        </w:tc>
        <w:tc>
          <w:tcPr>
            <w:tcW w:w="992" w:type="dxa"/>
            <w:vAlign w:val="center"/>
          </w:tcPr>
          <w:p w14:paraId="56ACC9B6">
            <w:pPr>
              <w:jc w:val="center"/>
              <w:rPr>
                <w:sz w:val="20"/>
              </w:rPr>
            </w:pPr>
            <w:r>
              <w:rPr>
                <w:sz w:val="20"/>
              </w:rPr>
              <w:t>R4</w:t>
            </w:r>
          </w:p>
        </w:tc>
      </w:tr>
      <w:tr w14:paraId="5FEC1546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217DB505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4110" w:type="dxa"/>
          </w:tcPr>
          <w:p w14:paraId="0C65DCE3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dla oznakowania suchego od 181 dnia po wykonaniu barwy białej</w:t>
            </w:r>
          </w:p>
        </w:tc>
        <w:tc>
          <w:tcPr>
            <w:tcW w:w="1560" w:type="dxa"/>
            <w:vAlign w:val="center"/>
          </w:tcPr>
          <w:p w14:paraId="0AC362A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0F2B95A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150</w:t>
            </w:r>
          </w:p>
        </w:tc>
        <w:tc>
          <w:tcPr>
            <w:tcW w:w="992" w:type="dxa"/>
            <w:vAlign w:val="center"/>
          </w:tcPr>
          <w:p w14:paraId="797CEE3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R3</w:t>
            </w:r>
          </w:p>
        </w:tc>
      </w:tr>
      <w:tr w14:paraId="67421558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2C9F941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4110" w:type="dxa"/>
          </w:tcPr>
          <w:p w14:paraId="7E4FA8EF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dla grubowarstwowego strukturalnego oznakowania wilgotnego od 7 dnia do 30 dnia po wykonaniu, barwy białej</w:t>
            </w:r>
          </w:p>
        </w:tc>
        <w:tc>
          <w:tcPr>
            <w:tcW w:w="1560" w:type="dxa"/>
            <w:vAlign w:val="center"/>
          </w:tcPr>
          <w:p w14:paraId="27DDB01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5B0EDF5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50</w:t>
            </w:r>
          </w:p>
        </w:tc>
        <w:tc>
          <w:tcPr>
            <w:tcW w:w="992" w:type="dxa"/>
            <w:vAlign w:val="center"/>
          </w:tcPr>
          <w:p w14:paraId="516070C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RW3</w:t>
            </w:r>
          </w:p>
        </w:tc>
      </w:tr>
      <w:tr w14:paraId="74EEC884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3E81FFB8">
            <w:p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4110" w:type="dxa"/>
          </w:tcPr>
          <w:p w14:paraId="55B242B7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dla grubowarstwowego strukturalnego oznakowania wilgotnego od 31 dnia po wykonaniu, barwy białej</w:t>
            </w:r>
          </w:p>
        </w:tc>
        <w:tc>
          <w:tcPr>
            <w:tcW w:w="1560" w:type="dxa"/>
            <w:vAlign w:val="center"/>
          </w:tcPr>
          <w:p w14:paraId="0B7C75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1435D8C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35</w:t>
            </w:r>
          </w:p>
        </w:tc>
        <w:tc>
          <w:tcPr>
            <w:tcW w:w="992" w:type="dxa"/>
            <w:vAlign w:val="center"/>
          </w:tcPr>
          <w:p w14:paraId="09BCD90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RW2</w:t>
            </w:r>
          </w:p>
        </w:tc>
      </w:tr>
      <w:tr w14:paraId="78C9969B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6527AD2B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110" w:type="dxa"/>
          </w:tcPr>
          <w:p w14:paraId="2410589A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oznako-wania nowego białego wykonanego taśmami:</w:t>
            </w:r>
          </w:p>
          <w:p w14:paraId="1D4B55A9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na sucho</w:t>
            </w:r>
          </w:p>
          <w:p w14:paraId="3521CA4C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w stanie wilgotnym (tylko typ II)</w:t>
            </w:r>
          </w:p>
        </w:tc>
        <w:tc>
          <w:tcPr>
            <w:tcW w:w="1560" w:type="dxa"/>
          </w:tcPr>
          <w:p w14:paraId="4DFE57D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F991B3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F84CBB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9D598C4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39B41F2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224167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71C075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ACDE613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300</w:t>
            </w:r>
          </w:p>
          <w:p w14:paraId="6B9F703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05CEE76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E4EDDB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448EAD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9668B3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R5</w:t>
            </w:r>
          </w:p>
          <w:p w14:paraId="514308B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RW4</w:t>
            </w:r>
          </w:p>
        </w:tc>
      </w:tr>
      <w:tr w14:paraId="392EA6E4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2CD9D08E">
            <w:pPr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4110" w:type="dxa"/>
          </w:tcPr>
          <w:p w14:paraId="43224735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oznako-wania białego od 31 dnia eksploatacji wykonanego taśmami:</w:t>
            </w:r>
          </w:p>
          <w:p w14:paraId="21597F56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na sucho</w:t>
            </w:r>
          </w:p>
          <w:p w14:paraId="405D83FD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w stanie wilgotnym (tylko typ II)</w:t>
            </w:r>
          </w:p>
        </w:tc>
        <w:tc>
          <w:tcPr>
            <w:tcW w:w="1560" w:type="dxa"/>
          </w:tcPr>
          <w:p w14:paraId="18587EE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0329F4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6CB29C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AE1CF95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33D1F8B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C9561E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1EC263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3ACFCBE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150</w:t>
            </w:r>
          </w:p>
          <w:p w14:paraId="22607A0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09FB3D8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959A58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3FAF44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C90859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R3</w:t>
            </w:r>
          </w:p>
          <w:p w14:paraId="6BF9E1C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RW2</w:t>
            </w:r>
          </w:p>
        </w:tc>
      </w:tr>
      <w:tr w14:paraId="6275F6C0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714782A0">
            <w:p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4110" w:type="dxa"/>
          </w:tcPr>
          <w:p w14:paraId="16E74925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odblasku </w:t>
            </w:r>
            <w:r>
              <w:rPr>
                <w:i/>
                <w:sz w:val="20"/>
              </w:rPr>
              <w:t>R</w:t>
            </w:r>
            <w:r>
              <w:rPr>
                <w:i/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oznako-wania tymczasowego żółtego (typ I i II)</w:t>
            </w:r>
          </w:p>
          <w:p w14:paraId="2D17587D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do 90 dnia</w:t>
            </w:r>
          </w:p>
          <w:p w14:paraId="26C05C4D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od 91 do 120 dnia</w:t>
            </w:r>
          </w:p>
          <w:p w14:paraId="5A5FB96B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po 120 dniach</w:t>
            </w:r>
          </w:p>
        </w:tc>
        <w:tc>
          <w:tcPr>
            <w:tcW w:w="1560" w:type="dxa"/>
          </w:tcPr>
          <w:p w14:paraId="3F8DC04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8470A9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995BD4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ECB1F4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15AD887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7714EA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D686568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200</w:t>
            </w:r>
          </w:p>
          <w:p w14:paraId="406545A4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150</w:t>
            </w:r>
          </w:p>
          <w:p w14:paraId="56FD7D5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5C22632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44E948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DE8FA6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R4</w:t>
            </w:r>
          </w:p>
          <w:p w14:paraId="618876E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R3</w:t>
            </w:r>
          </w:p>
          <w:p w14:paraId="316851F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R2</w:t>
            </w:r>
          </w:p>
        </w:tc>
      </w:tr>
      <w:tr w14:paraId="466FF80A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30EE78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4110" w:type="dxa"/>
          </w:tcPr>
          <w:p w14:paraId="62E53385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odblasku </w:t>
            </w:r>
            <w:r>
              <w:rPr>
                <w:i/>
                <w:sz w:val="20"/>
              </w:rPr>
              <w:t>R</w:t>
            </w:r>
            <w:r>
              <w:rPr>
                <w:i/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oznako-wania tymczasowego żółtego wilgotnego strukturalnego (typ II)</w:t>
            </w:r>
          </w:p>
          <w:p w14:paraId="6F42FEEF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do 90 dnia</w:t>
            </w:r>
          </w:p>
          <w:p w14:paraId="5D9B17F3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od 91 do 120 dnia</w:t>
            </w:r>
          </w:p>
          <w:p w14:paraId="30110E1A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po 120 dniach</w:t>
            </w:r>
          </w:p>
        </w:tc>
        <w:tc>
          <w:tcPr>
            <w:tcW w:w="1560" w:type="dxa"/>
          </w:tcPr>
          <w:p w14:paraId="713C4E9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05D8C4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13B7FE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72C71A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EE5BF9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0E1AF03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6B643C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F8CBC7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6C2340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50</w:t>
            </w:r>
          </w:p>
          <w:p w14:paraId="081230C6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35</w:t>
            </w:r>
          </w:p>
          <w:p w14:paraId="68EAE4E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66A47A5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DD9F0A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183A89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2A7162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RW3</w:t>
            </w:r>
          </w:p>
          <w:p w14:paraId="33A1C29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RW2</w:t>
            </w:r>
          </w:p>
          <w:p w14:paraId="5414E02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RW1</w:t>
            </w:r>
          </w:p>
        </w:tc>
      </w:tr>
      <w:tr w14:paraId="7CE483F2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7B44AD18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110" w:type="dxa"/>
          </w:tcPr>
          <w:p w14:paraId="6DC8DC43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luminancji </w:t>
            </w:r>
            <w:r>
              <w:rPr>
                <w:sz w:val="20"/>
              </w:rPr>
              <w:sym w:font="Symbol" w:char="F062"/>
            </w:r>
            <w:r>
              <w:rPr>
                <w:sz w:val="20"/>
              </w:rPr>
              <w:t xml:space="preserve"> dla oznakowania nowego (od 7 do 30 dnia po wykonaniu)  barwy:</w:t>
            </w:r>
          </w:p>
          <w:p w14:paraId="1A7D9A94">
            <w:pPr>
              <w:numPr>
                <w:ilvl w:val="0"/>
                <w:numId w:val="10"/>
              </w:numPr>
              <w:rPr>
                <w:sz w:val="20"/>
              </w:rPr>
            </w:pPr>
            <w:r>
              <w:rPr>
                <w:sz w:val="20"/>
              </w:rPr>
              <w:t>białej na nawierzchni asfaltowej</w:t>
            </w:r>
          </w:p>
          <w:p w14:paraId="5E203728">
            <w:pPr>
              <w:numPr>
                <w:ilvl w:val="0"/>
                <w:numId w:val="10"/>
              </w:numPr>
              <w:rPr>
                <w:sz w:val="20"/>
              </w:rPr>
            </w:pPr>
            <w:r>
              <w:rPr>
                <w:sz w:val="20"/>
              </w:rPr>
              <w:t>białej na nawierzchni betonowej</w:t>
            </w:r>
          </w:p>
          <w:p w14:paraId="52581E69">
            <w:pPr>
              <w:numPr>
                <w:ilvl w:val="0"/>
                <w:numId w:val="10"/>
              </w:numPr>
              <w:rPr>
                <w:sz w:val="20"/>
              </w:rPr>
            </w:pPr>
            <w:r>
              <w:rPr>
                <w:sz w:val="20"/>
              </w:rPr>
              <w:t xml:space="preserve">żółtej </w:t>
            </w:r>
          </w:p>
        </w:tc>
        <w:tc>
          <w:tcPr>
            <w:tcW w:w="1560" w:type="dxa"/>
          </w:tcPr>
          <w:p w14:paraId="1A96F57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FB5086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C533FB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40E4AF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  <w:p w14:paraId="4F3D637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  <w:p w14:paraId="4C76AED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701" w:type="dxa"/>
          </w:tcPr>
          <w:p w14:paraId="4900744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89379D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13860D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8ED85E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0,40</w:t>
            </w:r>
          </w:p>
          <w:p w14:paraId="0919943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0,50</w:t>
            </w:r>
          </w:p>
          <w:p w14:paraId="49A0B5D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0,30</w:t>
            </w:r>
          </w:p>
        </w:tc>
        <w:tc>
          <w:tcPr>
            <w:tcW w:w="992" w:type="dxa"/>
          </w:tcPr>
          <w:p w14:paraId="6EC97A4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78A491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D0AC9D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3F7A5B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B3</w:t>
            </w:r>
          </w:p>
          <w:p w14:paraId="52BD9B0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B4</w:t>
            </w:r>
          </w:p>
          <w:p w14:paraId="02AF38D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B2</w:t>
            </w:r>
          </w:p>
        </w:tc>
      </w:tr>
      <w:tr w14:paraId="7E46FD55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41E8E192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4110" w:type="dxa"/>
          </w:tcPr>
          <w:p w14:paraId="51033643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luminancji </w:t>
            </w:r>
            <w:r>
              <w:rPr>
                <w:sz w:val="20"/>
              </w:rPr>
              <w:sym w:font="Symbol" w:char="F062"/>
            </w:r>
            <w:r>
              <w:rPr>
                <w:sz w:val="20"/>
              </w:rPr>
              <w:t xml:space="preserve"> dla oznakowania eksploatowanego (po 30 dniu od wykonania) barwy:</w:t>
            </w:r>
          </w:p>
          <w:p w14:paraId="53E3275D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białej na nawierzchni asfaltowej</w:t>
            </w:r>
          </w:p>
          <w:p w14:paraId="5F5731BD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białej na nawierzchni betonowej</w:t>
            </w:r>
          </w:p>
          <w:p w14:paraId="0EC834D2">
            <w:pPr>
              <w:pStyle w:val="16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  <w:rPr>
                <w:sz w:val="20"/>
              </w:rPr>
            </w:pPr>
            <w:r>
              <w:rPr>
                <w:sz w:val="20"/>
              </w:rPr>
              <w:t xml:space="preserve">- żółtej </w:t>
            </w:r>
          </w:p>
        </w:tc>
        <w:tc>
          <w:tcPr>
            <w:tcW w:w="1560" w:type="dxa"/>
          </w:tcPr>
          <w:p w14:paraId="58B3625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1492BF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C43D45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D399BA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  <w:p w14:paraId="0D4652E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  <w:p w14:paraId="5C37208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701" w:type="dxa"/>
          </w:tcPr>
          <w:p w14:paraId="0FD691B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B3AC06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7299792">
            <w:pPr>
              <w:numPr>
                <w:ilvl w:val="12"/>
                <w:numId w:val="0"/>
              </w:numPr>
              <w:rPr>
                <w:sz w:val="20"/>
              </w:rPr>
            </w:pPr>
          </w:p>
          <w:p w14:paraId="5D6D4A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0,30</w:t>
            </w:r>
          </w:p>
          <w:p w14:paraId="5D34532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0,40</w:t>
            </w:r>
          </w:p>
          <w:p w14:paraId="6E32F40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0,20</w:t>
            </w:r>
          </w:p>
        </w:tc>
        <w:tc>
          <w:tcPr>
            <w:tcW w:w="992" w:type="dxa"/>
          </w:tcPr>
          <w:p w14:paraId="6DA723F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3AFDF0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D2C402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D9BD63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B2</w:t>
            </w:r>
          </w:p>
          <w:p w14:paraId="249DC40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B3</w:t>
            </w:r>
          </w:p>
          <w:p w14:paraId="6D3ABD7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B1</w:t>
            </w:r>
          </w:p>
        </w:tc>
      </w:tr>
      <w:tr w14:paraId="70BDE1F9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5AA9F7A4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4110" w:type="dxa"/>
          </w:tcPr>
          <w:p w14:paraId="796CFDDC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luminancji w świetle rozproszonym Qd (alternatywnie do </w:t>
            </w:r>
            <w:r>
              <w:rPr>
                <w:sz w:val="20"/>
              </w:rPr>
              <w:sym w:font="Symbol" w:char="F062"/>
            </w:r>
            <w:r>
              <w:rPr>
                <w:sz w:val="20"/>
              </w:rPr>
              <w:t>) dla oznakowania nowego w ciągu od 7 do 30 dnia po wykonaniu, barwy:</w:t>
            </w:r>
          </w:p>
          <w:p w14:paraId="6FD99FB1">
            <w:pPr>
              <w:numPr>
                <w:ilvl w:val="0"/>
                <w:numId w:val="11"/>
              </w:numPr>
              <w:rPr>
                <w:sz w:val="20"/>
              </w:rPr>
            </w:pPr>
            <w:r>
              <w:rPr>
                <w:sz w:val="20"/>
              </w:rPr>
              <w:t>białej na nawierzchni asfaltowej</w:t>
            </w:r>
          </w:p>
          <w:p w14:paraId="79739007">
            <w:pPr>
              <w:numPr>
                <w:ilvl w:val="0"/>
                <w:numId w:val="11"/>
              </w:numPr>
              <w:rPr>
                <w:sz w:val="20"/>
              </w:rPr>
            </w:pPr>
            <w:r>
              <w:rPr>
                <w:sz w:val="20"/>
              </w:rPr>
              <w:t>białej na nawierzchni betonowej</w:t>
            </w:r>
          </w:p>
          <w:p w14:paraId="7351E2AC">
            <w:pPr>
              <w:numPr>
                <w:ilvl w:val="0"/>
                <w:numId w:val="11"/>
              </w:numPr>
              <w:rPr>
                <w:sz w:val="20"/>
              </w:rPr>
            </w:pPr>
            <w:r>
              <w:rPr>
                <w:sz w:val="20"/>
              </w:rPr>
              <w:t>żółtej</w:t>
            </w:r>
          </w:p>
        </w:tc>
        <w:tc>
          <w:tcPr>
            <w:tcW w:w="1560" w:type="dxa"/>
          </w:tcPr>
          <w:p w14:paraId="733F61E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4F1AD3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2EE563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EBE9E0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843424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ACAEC3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68E4800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76BD46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7B5F13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B8311B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900C183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  <w:lang w:val="en-US"/>
              </w:rPr>
              <w:t xml:space="preserve"> 130</w:t>
            </w:r>
          </w:p>
          <w:p w14:paraId="560498C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  <w:lang w:val="en-US"/>
              </w:rPr>
              <w:t xml:space="preserve"> 160</w:t>
            </w:r>
          </w:p>
          <w:p w14:paraId="6B5192FB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  <w:lang w:val="en-US"/>
              </w:rPr>
              <w:t xml:space="preserve"> 100</w:t>
            </w:r>
          </w:p>
        </w:tc>
        <w:tc>
          <w:tcPr>
            <w:tcW w:w="992" w:type="dxa"/>
          </w:tcPr>
          <w:p w14:paraId="3FCAE77C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01EFA341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3EC46990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4D7A9933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0CF5F00B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Q3</w:t>
            </w:r>
          </w:p>
          <w:p w14:paraId="051C64A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Q4</w:t>
            </w:r>
          </w:p>
          <w:p w14:paraId="74A6147A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Q2</w:t>
            </w:r>
          </w:p>
        </w:tc>
      </w:tr>
      <w:tr w14:paraId="493E2200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73BA5C87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13</w:t>
            </w:r>
          </w:p>
        </w:tc>
        <w:tc>
          <w:tcPr>
            <w:tcW w:w="4110" w:type="dxa"/>
          </w:tcPr>
          <w:p w14:paraId="0D445CBF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luminancji w świetle rozproszonym Qd (alternatywnie do </w:t>
            </w:r>
            <w:r>
              <w:rPr>
                <w:sz w:val="20"/>
              </w:rPr>
              <w:sym w:font="Symbol" w:char="F062"/>
            </w:r>
            <w:r>
              <w:rPr>
                <w:sz w:val="20"/>
              </w:rPr>
              <w:t>) dla oznakowania eksploa-towanego w ciągu całego okresu eksploatacji po 30 dniu od wykonania,  barwy:</w:t>
            </w:r>
          </w:p>
          <w:p w14:paraId="0400E619">
            <w:pPr>
              <w:numPr>
                <w:ilvl w:val="0"/>
                <w:numId w:val="12"/>
              </w:numPr>
              <w:rPr>
                <w:sz w:val="20"/>
              </w:rPr>
            </w:pPr>
            <w:r>
              <w:rPr>
                <w:sz w:val="20"/>
              </w:rPr>
              <w:t>białej na nawierzchni asfaltowej</w:t>
            </w:r>
          </w:p>
          <w:p w14:paraId="4A366970">
            <w:pPr>
              <w:numPr>
                <w:ilvl w:val="0"/>
                <w:numId w:val="12"/>
              </w:numPr>
              <w:rPr>
                <w:sz w:val="20"/>
              </w:rPr>
            </w:pPr>
            <w:r>
              <w:rPr>
                <w:sz w:val="20"/>
              </w:rPr>
              <w:t>białej na nawierzchni betonowej</w:t>
            </w:r>
          </w:p>
          <w:p w14:paraId="03524666">
            <w:pPr>
              <w:numPr>
                <w:ilvl w:val="0"/>
                <w:numId w:val="12"/>
              </w:numPr>
              <w:rPr>
                <w:sz w:val="20"/>
              </w:rPr>
            </w:pPr>
            <w:r>
              <w:rPr>
                <w:sz w:val="20"/>
              </w:rPr>
              <w:t>żółtej</w:t>
            </w:r>
          </w:p>
        </w:tc>
        <w:tc>
          <w:tcPr>
            <w:tcW w:w="1560" w:type="dxa"/>
          </w:tcPr>
          <w:p w14:paraId="1520414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827A39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A66BD3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B8DE03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4F0A5A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962767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F127EC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61524A5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BE7995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04F4BD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B2CF89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6C7C41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78077D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  <w:lang w:val="en-US"/>
              </w:rPr>
              <w:t xml:space="preserve"> 100</w:t>
            </w:r>
          </w:p>
          <w:p w14:paraId="01157055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  <w:lang w:val="en-US"/>
              </w:rPr>
              <w:t xml:space="preserve"> 130</w:t>
            </w:r>
          </w:p>
          <w:p w14:paraId="2145397C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  <w:lang w:val="en-US"/>
              </w:rPr>
              <w:t xml:space="preserve"> 80</w:t>
            </w:r>
          </w:p>
        </w:tc>
        <w:tc>
          <w:tcPr>
            <w:tcW w:w="992" w:type="dxa"/>
          </w:tcPr>
          <w:p w14:paraId="293AB816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696D8D9F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0B1D7D8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3D92E3DE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56311B60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291AD4B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Q2</w:t>
            </w:r>
          </w:p>
          <w:p w14:paraId="21524DE7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Q3</w:t>
            </w:r>
          </w:p>
          <w:p w14:paraId="086BD7F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Q1</w:t>
            </w:r>
          </w:p>
        </w:tc>
      </w:tr>
      <w:tr w14:paraId="4E6EF443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5A79D78E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14</w:t>
            </w:r>
          </w:p>
        </w:tc>
        <w:tc>
          <w:tcPr>
            <w:tcW w:w="4110" w:type="dxa"/>
          </w:tcPr>
          <w:p w14:paraId="0A98CCAC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Współrzędne chromatyczności x,y</w:t>
            </w:r>
          </w:p>
        </w:tc>
        <w:tc>
          <w:tcPr>
            <w:tcW w:w="1560" w:type="dxa"/>
          </w:tcPr>
          <w:p w14:paraId="3C511F3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701" w:type="dxa"/>
          </w:tcPr>
          <w:p w14:paraId="64AEA45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wg rys. 1, 2 i 3</w:t>
            </w:r>
          </w:p>
        </w:tc>
        <w:tc>
          <w:tcPr>
            <w:tcW w:w="992" w:type="dxa"/>
          </w:tcPr>
          <w:p w14:paraId="25D3589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</w:tc>
      </w:tr>
      <w:tr w14:paraId="607EF015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20949CB2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4110" w:type="dxa"/>
          </w:tcPr>
          <w:p w14:paraId="153177F7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Szorstkość oznakowania eksploatowanego</w:t>
            </w:r>
          </w:p>
        </w:tc>
        <w:tc>
          <w:tcPr>
            <w:tcW w:w="1560" w:type="dxa"/>
          </w:tcPr>
          <w:p w14:paraId="1DC1D1D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wskaźnik</w:t>
            </w:r>
          </w:p>
          <w:p w14:paraId="2F0EB7A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SRT</w:t>
            </w:r>
          </w:p>
        </w:tc>
        <w:tc>
          <w:tcPr>
            <w:tcW w:w="1701" w:type="dxa"/>
          </w:tcPr>
          <w:p w14:paraId="39804E70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45</w:t>
            </w:r>
          </w:p>
        </w:tc>
        <w:tc>
          <w:tcPr>
            <w:tcW w:w="992" w:type="dxa"/>
          </w:tcPr>
          <w:p w14:paraId="2F869A3A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S1</w:t>
            </w:r>
          </w:p>
        </w:tc>
      </w:tr>
      <w:tr w14:paraId="4E08B26C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4951B8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4110" w:type="dxa"/>
          </w:tcPr>
          <w:p w14:paraId="02E3E972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Trwałość oznakowania cienkowarstwowego po 12 miesiącach:</w:t>
            </w:r>
          </w:p>
        </w:tc>
        <w:tc>
          <w:tcPr>
            <w:tcW w:w="1560" w:type="dxa"/>
          </w:tcPr>
          <w:p w14:paraId="22956F13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skala LCPC</w:t>
            </w:r>
          </w:p>
        </w:tc>
        <w:tc>
          <w:tcPr>
            <w:tcW w:w="1701" w:type="dxa"/>
          </w:tcPr>
          <w:p w14:paraId="7031C017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6</w:t>
            </w:r>
          </w:p>
        </w:tc>
        <w:tc>
          <w:tcPr>
            <w:tcW w:w="992" w:type="dxa"/>
          </w:tcPr>
          <w:p w14:paraId="683B679C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14:paraId="5AFF43B5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0CB694C0">
            <w:pPr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4110" w:type="dxa"/>
          </w:tcPr>
          <w:p w14:paraId="740A5311">
            <w:pPr>
              <w:rPr>
                <w:sz w:val="20"/>
              </w:rPr>
            </w:pPr>
            <w:r>
              <w:rPr>
                <w:sz w:val="20"/>
              </w:rPr>
              <w:t>Czas schnięcia materiału na nawierzchni</w:t>
            </w:r>
          </w:p>
          <w:p w14:paraId="4F0A94DF">
            <w:pPr>
              <w:numPr>
                <w:ilvl w:val="0"/>
                <w:numId w:val="13"/>
              </w:numPr>
              <w:tabs>
                <w:tab w:val="left" w:pos="-3190"/>
              </w:tabs>
              <w:ind w:left="358" w:hanging="284"/>
              <w:rPr>
                <w:sz w:val="20"/>
              </w:rPr>
            </w:pPr>
            <w:r>
              <w:rPr>
                <w:sz w:val="20"/>
              </w:rPr>
              <w:t>w dzień</w:t>
            </w:r>
          </w:p>
          <w:p w14:paraId="651A22D5">
            <w:pPr>
              <w:numPr>
                <w:ilvl w:val="0"/>
                <w:numId w:val="13"/>
              </w:numPr>
              <w:tabs>
                <w:tab w:val="left" w:pos="-3190"/>
              </w:tabs>
              <w:ind w:left="358" w:hanging="284"/>
              <w:rPr>
                <w:sz w:val="20"/>
              </w:rPr>
            </w:pPr>
            <w:r>
              <w:rPr>
                <w:sz w:val="20"/>
              </w:rPr>
              <w:t>w nocy</w:t>
            </w:r>
          </w:p>
        </w:tc>
        <w:tc>
          <w:tcPr>
            <w:tcW w:w="1560" w:type="dxa"/>
          </w:tcPr>
          <w:p w14:paraId="1C17106F">
            <w:pPr>
              <w:jc w:val="center"/>
              <w:rPr>
                <w:sz w:val="20"/>
              </w:rPr>
            </w:pPr>
          </w:p>
          <w:p w14:paraId="5E603F4C">
            <w:pPr>
              <w:jc w:val="center"/>
              <w:rPr>
                <w:sz w:val="20"/>
              </w:rPr>
            </w:pPr>
            <w:r>
              <w:rPr>
                <w:sz w:val="20"/>
              </w:rPr>
              <w:t>h</w:t>
            </w:r>
          </w:p>
          <w:p w14:paraId="565046A4">
            <w:pPr>
              <w:jc w:val="center"/>
              <w:rPr>
                <w:sz w:val="20"/>
              </w:rPr>
            </w:pPr>
            <w:r>
              <w:rPr>
                <w:sz w:val="20"/>
              </w:rPr>
              <w:t>h</w:t>
            </w:r>
          </w:p>
        </w:tc>
        <w:tc>
          <w:tcPr>
            <w:tcW w:w="1701" w:type="dxa"/>
          </w:tcPr>
          <w:p w14:paraId="1567D7A8">
            <w:pPr>
              <w:jc w:val="center"/>
              <w:rPr>
                <w:sz w:val="20"/>
              </w:rPr>
            </w:pPr>
          </w:p>
          <w:p w14:paraId="7227DB2A">
            <w:p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A3"/>
            </w:r>
            <w:r>
              <w:rPr>
                <w:sz w:val="20"/>
              </w:rPr>
              <w:t xml:space="preserve"> 1</w:t>
            </w:r>
          </w:p>
          <w:p w14:paraId="047181A7">
            <w:p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A3"/>
            </w:r>
            <w:r>
              <w:rPr>
                <w:sz w:val="20"/>
              </w:rPr>
              <w:t xml:space="preserve"> 2</w:t>
            </w:r>
          </w:p>
        </w:tc>
        <w:tc>
          <w:tcPr>
            <w:tcW w:w="992" w:type="dxa"/>
          </w:tcPr>
          <w:p w14:paraId="38C34027">
            <w:pPr>
              <w:jc w:val="center"/>
              <w:rPr>
                <w:sz w:val="20"/>
              </w:rPr>
            </w:pPr>
          </w:p>
          <w:p w14:paraId="31AF588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  <w:p w14:paraId="3B949C4A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</w:tbl>
    <w:p w14:paraId="26645649">
      <w:pPr>
        <w:tabs>
          <w:tab w:val="left" w:pos="1134"/>
        </w:tabs>
        <w:spacing w:before="240" w:after="120"/>
        <w:ind w:left="1134" w:hanging="1134"/>
        <w:rPr>
          <w:sz w:val="20"/>
        </w:rPr>
      </w:pPr>
      <w:r>
        <w:rPr>
          <w:sz w:val="20"/>
        </w:rPr>
        <w:t>Tablica 19.</w:t>
      </w:r>
      <w:r>
        <w:rPr>
          <w:sz w:val="20"/>
        </w:rPr>
        <w:tab/>
      </w:r>
      <w:r>
        <w:rPr>
          <w:sz w:val="20"/>
        </w:rPr>
        <w:t>Zbiorcze zestawienie wymagań dla oznakowań na pozostałych drogach nie wymienionych w tablicy 18 (klasa 2 - dopuszczalna prędkość &lt; 100 km/h, natężenie ruchu &lt; 2 500 pojazdów rzeczywistych na dobę na pas).</w:t>
      </w:r>
    </w:p>
    <w:tbl>
      <w:tblPr>
        <w:tblStyle w:val="7"/>
        <w:tblW w:w="8859" w:type="dxa"/>
        <w:tblInd w:w="0" w:type="dxa"/>
        <w:tblBorders>
          <w:top w:val="doub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496"/>
        <w:gridCol w:w="4252"/>
        <w:gridCol w:w="1418"/>
        <w:gridCol w:w="1701"/>
        <w:gridCol w:w="992"/>
      </w:tblGrid>
      <w:tr w14:paraId="665059A7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  <w:tblHeader/>
        </w:trPr>
        <w:tc>
          <w:tcPr>
            <w:tcW w:w="496" w:type="dxa"/>
            <w:tcBorders>
              <w:top w:val="single" w:color="auto" w:sz="4" w:space="0"/>
              <w:bottom w:val="double" w:color="auto" w:sz="4" w:space="0"/>
            </w:tcBorders>
          </w:tcPr>
          <w:p w14:paraId="724C2ABF">
            <w:pPr>
              <w:spacing w:before="120" w:after="1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Lp.</w:t>
            </w:r>
          </w:p>
        </w:tc>
        <w:tc>
          <w:tcPr>
            <w:tcW w:w="4252" w:type="dxa"/>
            <w:tcBorders>
              <w:top w:val="single" w:color="auto" w:sz="4" w:space="0"/>
              <w:bottom w:val="double" w:color="auto" w:sz="4" w:space="0"/>
            </w:tcBorders>
          </w:tcPr>
          <w:p w14:paraId="6ABA7C47">
            <w:pPr>
              <w:spacing w:before="120" w:after="1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Właściwość</w:t>
            </w:r>
          </w:p>
        </w:tc>
        <w:tc>
          <w:tcPr>
            <w:tcW w:w="1418" w:type="dxa"/>
            <w:tcBorders>
              <w:top w:val="single" w:color="auto" w:sz="4" w:space="0"/>
              <w:bottom w:val="double" w:color="auto" w:sz="4" w:space="0"/>
            </w:tcBorders>
          </w:tcPr>
          <w:p w14:paraId="7933F6B1">
            <w:pPr>
              <w:spacing w:before="120" w:after="1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 xml:space="preserve">Jednostka </w:t>
            </w:r>
          </w:p>
        </w:tc>
        <w:tc>
          <w:tcPr>
            <w:tcW w:w="1701" w:type="dxa"/>
            <w:tcBorders>
              <w:top w:val="single" w:color="auto" w:sz="4" w:space="0"/>
              <w:bottom w:val="double" w:color="auto" w:sz="4" w:space="0"/>
            </w:tcBorders>
          </w:tcPr>
          <w:p w14:paraId="7D8CFFA4">
            <w:pPr>
              <w:spacing w:before="120" w:after="1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Wymagania</w:t>
            </w:r>
          </w:p>
        </w:tc>
        <w:tc>
          <w:tcPr>
            <w:tcW w:w="992" w:type="dxa"/>
            <w:tcBorders>
              <w:top w:val="single" w:color="auto" w:sz="4" w:space="0"/>
              <w:bottom w:val="double" w:color="auto" w:sz="4" w:space="0"/>
            </w:tcBorders>
          </w:tcPr>
          <w:p w14:paraId="00F30DDB">
            <w:pPr>
              <w:spacing w:before="120" w:after="120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Klasa</w:t>
            </w:r>
          </w:p>
        </w:tc>
      </w:tr>
      <w:tr w14:paraId="06C3CC86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  <w:tcBorders>
              <w:top w:val="double" w:color="auto" w:sz="4" w:space="0"/>
            </w:tcBorders>
          </w:tcPr>
          <w:p w14:paraId="4E38190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252" w:type="dxa"/>
            <w:tcBorders>
              <w:top w:val="double" w:color="auto" w:sz="4" w:space="0"/>
            </w:tcBorders>
          </w:tcPr>
          <w:p w14:paraId="706F4C23">
            <w:pPr>
              <w:numPr>
                <w:ilvl w:val="12"/>
                <w:numId w:val="0"/>
              </w:numPr>
              <w:textAlignment w:val="auto"/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dla oznakowania nowego (od 7 dnia do  30 dnia po wykonaniu) w stanie suchym barwy:</w:t>
            </w:r>
          </w:p>
          <w:p w14:paraId="428D2164">
            <w:pPr>
              <w:numPr>
                <w:ilvl w:val="1"/>
                <w:numId w:val="14"/>
              </w:numPr>
              <w:ind w:left="355"/>
              <w:rPr>
                <w:sz w:val="20"/>
              </w:rPr>
            </w:pPr>
            <w:r>
              <w:rPr>
                <w:sz w:val="20"/>
              </w:rPr>
              <w:t>białej,</w:t>
            </w:r>
          </w:p>
          <w:p w14:paraId="2B1FF6FC">
            <w:pPr>
              <w:numPr>
                <w:ilvl w:val="1"/>
                <w:numId w:val="14"/>
              </w:numPr>
              <w:ind w:left="355"/>
              <w:rPr>
                <w:sz w:val="20"/>
              </w:rPr>
            </w:pPr>
            <w:r>
              <w:rPr>
                <w:sz w:val="20"/>
              </w:rPr>
              <w:t>żółtej tymczasowej</w:t>
            </w:r>
          </w:p>
        </w:tc>
        <w:tc>
          <w:tcPr>
            <w:tcW w:w="1418" w:type="dxa"/>
            <w:tcBorders>
              <w:top w:val="double" w:color="auto" w:sz="4" w:space="0"/>
            </w:tcBorders>
          </w:tcPr>
          <w:p w14:paraId="0F1D2CE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67E7AD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953022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8EEC10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9FF59BD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color="auto" w:sz="4" w:space="0"/>
            </w:tcBorders>
          </w:tcPr>
          <w:p w14:paraId="0AA7AF9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99175C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232326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E5DF0B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285B01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200</w:t>
            </w:r>
          </w:p>
          <w:p w14:paraId="7AB2530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150</w:t>
            </w:r>
          </w:p>
        </w:tc>
        <w:tc>
          <w:tcPr>
            <w:tcW w:w="992" w:type="dxa"/>
            <w:tcBorders>
              <w:top w:val="double" w:color="auto" w:sz="4" w:space="0"/>
            </w:tcBorders>
          </w:tcPr>
          <w:p w14:paraId="522BFC8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43F049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D1BDC9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19C766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7E0060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R4</w:t>
            </w:r>
          </w:p>
          <w:p w14:paraId="789EE07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R3</w:t>
            </w:r>
          </w:p>
        </w:tc>
      </w:tr>
      <w:tr w14:paraId="12579504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609A2DBC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252" w:type="dxa"/>
          </w:tcPr>
          <w:p w14:paraId="6F129AA1">
            <w:pPr>
              <w:textAlignment w:val="auto"/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dla oznakowania eksploatowanego od 31 do 180 dnia po wykonaniu, barwy:</w:t>
            </w:r>
          </w:p>
          <w:p w14:paraId="39A3ABFE">
            <w:pPr>
              <w:numPr>
                <w:ilvl w:val="0"/>
                <w:numId w:val="15"/>
              </w:numPr>
              <w:ind w:left="355"/>
              <w:rPr>
                <w:sz w:val="20"/>
              </w:rPr>
            </w:pPr>
            <w:r>
              <w:rPr>
                <w:sz w:val="20"/>
              </w:rPr>
              <w:t>białej,</w:t>
            </w:r>
          </w:p>
          <w:p w14:paraId="2DEE8599">
            <w:pPr>
              <w:numPr>
                <w:ilvl w:val="0"/>
                <w:numId w:val="15"/>
              </w:numPr>
              <w:ind w:left="355"/>
              <w:rPr>
                <w:sz w:val="20"/>
              </w:rPr>
            </w:pPr>
            <w:r>
              <w:rPr>
                <w:sz w:val="20"/>
              </w:rPr>
              <w:t>żółtej</w:t>
            </w:r>
          </w:p>
        </w:tc>
        <w:tc>
          <w:tcPr>
            <w:tcW w:w="1418" w:type="dxa"/>
          </w:tcPr>
          <w:p w14:paraId="4C0BCED9">
            <w:pPr>
              <w:jc w:val="center"/>
              <w:rPr>
                <w:sz w:val="20"/>
              </w:rPr>
            </w:pPr>
          </w:p>
          <w:p w14:paraId="225FF6AA">
            <w:pPr>
              <w:jc w:val="center"/>
              <w:rPr>
                <w:sz w:val="20"/>
              </w:rPr>
            </w:pPr>
          </w:p>
          <w:p w14:paraId="2F62A656">
            <w:pPr>
              <w:jc w:val="center"/>
              <w:rPr>
                <w:sz w:val="20"/>
              </w:rPr>
            </w:pPr>
          </w:p>
          <w:p w14:paraId="381C9D3D">
            <w:p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57AF2571">
            <w:pPr>
              <w:jc w:val="center"/>
              <w:rPr>
                <w:sz w:val="20"/>
              </w:rPr>
            </w:pPr>
          </w:p>
          <w:p w14:paraId="62D7F6F0">
            <w:pPr>
              <w:jc w:val="center"/>
              <w:rPr>
                <w:sz w:val="20"/>
              </w:rPr>
            </w:pPr>
          </w:p>
          <w:p w14:paraId="75A6A74B">
            <w:pPr>
              <w:jc w:val="center"/>
              <w:rPr>
                <w:sz w:val="20"/>
              </w:rPr>
            </w:pPr>
          </w:p>
          <w:p w14:paraId="7DEF778A">
            <w:p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150</w:t>
            </w:r>
          </w:p>
          <w:p w14:paraId="43A8454D">
            <w:p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100</w:t>
            </w:r>
          </w:p>
        </w:tc>
        <w:tc>
          <w:tcPr>
            <w:tcW w:w="992" w:type="dxa"/>
          </w:tcPr>
          <w:p w14:paraId="35055F3D">
            <w:pPr>
              <w:jc w:val="center"/>
              <w:rPr>
                <w:sz w:val="20"/>
              </w:rPr>
            </w:pPr>
          </w:p>
          <w:p w14:paraId="5FAE9D15">
            <w:pPr>
              <w:jc w:val="center"/>
              <w:rPr>
                <w:sz w:val="20"/>
              </w:rPr>
            </w:pPr>
          </w:p>
          <w:p w14:paraId="6BA3146F">
            <w:pPr>
              <w:jc w:val="center"/>
              <w:rPr>
                <w:sz w:val="20"/>
              </w:rPr>
            </w:pPr>
          </w:p>
          <w:p w14:paraId="04C38450">
            <w:pPr>
              <w:jc w:val="center"/>
              <w:rPr>
                <w:sz w:val="20"/>
              </w:rPr>
            </w:pPr>
            <w:r>
              <w:rPr>
                <w:sz w:val="20"/>
              </w:rPr>
              <w:t>R3</w:t>
            </w:r>
          </w:p>
          <w:p w14:paraId="78838691">
            <w:pPr>
              <w:jc w:val="center"/>
              <w:rPr>
                <w:sz w:val="20"/>
              </w:rPr>
            </w:pPr>
            <w:r>
              <w:rPr>
                <w:sz w:val="20"/>
              </w:rPr>
              <w:t>R2</w:t>
            </w:r>
          </w:p>
        </w:tc>
      </w:tr>
      <w:tr w14:paraId="6B8F349D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68A0569C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4252" w:type="dxa"/>
          </w:tcPr>
          <w:p w14:paraId="3AA4ECD7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dla oznakowania suchego od 181 dnia po wykonaniu barwy białej</w:t>
            </w:r>
          </w:p>
        </w:tc>
        <w:tc>
          <w:tcPr>
            <w:tcW w:w="1418" w:type="dxa"/>
            <w:vAlign w:val="center"/>
          </w:tcPr>
          <w:p w14:paraId="01AD1EF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0ED59BE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100</w:t>
            </w:r>
          </w:p>
        </w:tc>
        <w:tc>
          <w:tcPr>
            <w:tcW w:w="992" w:type="dxa"/>
            <w:vAlign w:val="center"/>
          </w:tcPr>
          <w:p w14:paraId="02199D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R2</w:t>
            </w:r>
          </w:p>
        </w:tc>
      </w:tr>
      <w:tr w14:paraId="16C5AEBA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293FC08E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4252" w:type="dxa"/>
          </w:tcPr>
          <w:p w14:paraId="441D1D4D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dla grubowarstwowego strukturalnego oznakowania wilgotnego od 7 do 30 dnia po wykonaniu, barwy białej</w:t>
            </w:r>
          </w:p>
        </w:tc>
        <w:tc>
          <w:tcPr>
            <w:tcW w:w="1418" w:type="dxa"/>
            <w:vAlign w:val="center"/>
          </w:tcPr>
          <w:p w14:paraId="1A916C2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1467F3B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50</w:t>
            </w:r>
          </w:p>
        </w:tc>
        <w:tc>
          <w:tcPr>
            <w:tcW w:w="992" w:type="dxa"/>
            <w:vAlign w:val="center"/>
          </w:tcPr>
          <w:p w14:paraId="4C54EBF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RW3</w:t>
            </w:r>
          </w:p>
        </w:tc>
      </w:tr>
      <w:tr w14:paraId="47010B9F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69DE67BF">
            <w:p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4252" w:type="dxa"/>
          </w:tcPr>
          <w:p w14:paraId="1E5CAAE2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dla grubowarstwowego strukturalnego oznakowania wilgotnego po 30 dniu od wykonania, barwy białej</w:t>
            </w:r>
          </w:p>
        </w:tc>
        <w:tc>
          <w:tcPr>
            <w:tcW w:w="1418" w:type="dxa"/>
            <w:vAlign w:val="center"/>
          </w:tcPr>
          <w:p w14:paraId="13FA759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2C5CFAD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35</w:t>
            </w:r>
          </w:p>
        </w:tc>
        <w:tc>
          <w:tcPr>
            <w:tcW w:w="992" w:type="dxa"/>
            <w:vAlign w:val="center"/>
          </w:tcPr>
          <w:p w14:paraId="607C478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RW2</w:t>
            </w:r>
          </w:p>
        </w:tc>
      </w:tr>
      <w:tr w14:paraId="4496A7AC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084EAEB6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252" w:type="dxa"/>
          </w:tcPr>
          <w:p w14:paraId="2D7D6AA1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oznakowania białego, nowego wykonanego taśmami:</w:t>
            </w:r>
          </w:p>
          <w:p w14:paraId="3F849FF0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na sucho</w:t>
            </w:r>
          </w:p>
          <w:p w14:paraId="67A36FCA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w stanie wilgotnym (tylko typ II)</w:t>
            </w:r>
          </w:p>
        </w:tc>
        <w:tc>
          <w:tcPr>
            <w:tcW w:w="1418" w:type="dxa"/>
            <w:vAlign w:val="center"/>
          </w:tcPr>
          <w:p w14:paraId="6FA3BFC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7E8E20F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656873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FE6055B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300</w:t>
            </w:r>
          </w:p>
          <w:p w14:paraId="3E6D908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6909FE7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25770F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7C6BF3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 xml:space="preserve">R5 </w:t>
            </w:r>
          </w:p>
          <w:p w14:paraId="6C55315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RW4</w:t>
            </w:r>
          </w:p>
        </w:tc>
      </w:tr>
      <w:tr w14:paraId="784469F0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59283658">
            <w:pPr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4252" w:type="dxa"/>
          </w:tcPr>
          <w:p w14:paraId="18A56A7D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Współczynnik odblasku R</w:t>
            </w:r>
            <w:r>
              <w:rPr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oznakowania białego od 31 dnia eksploatacji wykonanego taśmami:</w:t>
            </w:r>
          </w:p>
          <w:p w14:paraId="7D63453F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na sucho</w:t>
            </w:r>
          </w:p>
          <w:p w14:paraId="7F24F013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w stanie wilgotnym (tylko typ II)</w:t>
            </w:r>
          </w:p>
        </w:tc>
        <w:tc>
          <w:tcPr>
            <w:tcW w:w="1418" w:type="dxa"/>
          </w:tcPr>
          <w:p w14:paraId="3235C53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EAAAC7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D313DE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D29F324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C4FCFC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09D0FC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80FA3C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6AFA286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150</w:t>
            </w:r>
          </w:p>
          <w:p w14:paraId="61ED190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695E6EE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0BDFAD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FB3288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2F5EFF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R3</w:t>
            </w:r>
          </w:p>
          <w:p w14:paraId="561F247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RW2</w:t>
            </w:r>
          </w:p>
        </w:tc>
      </w:tr>
      <w:tr w14:paraId="185AE9A3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230D1764">
            <w:p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4252" w:type="dxa"/>
          </w:tcPr>
          <w:p w14:paraId="53DE3309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odblasku </w:t>
            </w:r>
            <w:r>
              <w:rPr>
                <w:i/>
                <w:sz w:val="20"/>
              </w:rPr>
              <w:t>R</w:t>
            </w:r>
            <w:r>
              <w:rPr>
                <w:i/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oznakowania tymczasowego żółtego (typ I i II)</w:t>
            </w:r>
          </w:p>
          <w:p w14:paraId="64E9508C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do 90 dnia - klasa R4</w:t>
            </w:r>
          </w:p>
          <w:p w14:paraId="182B3863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od 91 do 120 dnia – klasa R3</w:t>
            </w:r>
          </w:p>
          <w:p w14:paraId="7C5DF8C4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po 120 dniach – klasa R2</w:t>
            </w:r>
          </w:p>
        </w:tc>
        <w:tc>
          <w:tcPr>
            <w:tcW w:w="1418" w:type="dxa"/>
          </w:tcPr>
          <w:p w14:paraId="43343CA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06BD52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96E83B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F0033D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3B75DB6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93853F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D23FDDE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200</w:t>
            </w:r>
          </w:p>
          <w:p w14:paraId="51186F9B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150</w:t>
            </w:r>
          </w:p>
          <w:p w14:paraId="114DB04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5FF96BD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20F10B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16230A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R4</w:t>
            </w:r>
          </w:p>
          <w:p w14:paraId="7983457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R3</w:t>
            </w:r>
          </w:p>
          <w:p w14:paraId="5575740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R2</w:t>
            </w:r>
          </w:p>
        </w:tc>
      </w:tr>
      <w:tr w14:paraId="208B8314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47542212">
            <w:pPr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4252" w:type="dxa"/>
          </w:tcPr>
          <w:p w14:paraId="2C9A0579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odblasku </w:t>
            </w:r>
            <w:r>
              <w:rPr>
                <w:i/>
                <w:sz w:val="20"/>
              </w:rPr>
              <w:t>R</w:t>
            </w:r>
            <w:r>
              <w:rPr>
                <w:i/>
                <w:sz w:val="20"/>
                <w:vertAlign w:val="subscript"/>
              </w:rPr>
              <w:t>L</w:t>
            </w:r>
            <w:r>
              <w:rPr>
                <w:sz w:val="20"/>
              </w:rPr>
              <w:t xml:space="preserve"> oznakowania tymczasowego żółtego wilgotnego strukturalnego (typ II)</w:t>
            </w:r>
          </w:p>
          <w:p w14:paraId="535CEC3D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do 90 dnia</w:t>
            </w:r>
          </w:p>
          <w:p w14:paraId="5AC5C353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od 91 do 120 dnia</w:t>
            </w:r>
          </w:p>
          <w:p w14:paraId="3A645E10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po 120 dniach</w:t>
            </w:r>
          </w:p>
        </w:tc>
        <w:tc>
          <w:tcPr>
            <w:tcW w:w="1418" w:type="dxa"/>
          </w:tcPr>
          <w:p w14:paraId="3C9E43F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1F31E9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3ABB7B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910802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C156E8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8115A3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0257D6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A15427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9087EFC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50</w:t>
            </w:r>
          </w:p>
          <w:p w14:paraId="2F278E44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35</w:t>
            </w:r>
          </w:p>
          <w:p w14:paraId="72E5C4C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sym w:font="Symbol" w:char="00B3"/>
            </w:r>
            <w:r>
              <w:rPr>
                <w:sz w:val="20"/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13E2BBC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CBD27A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ACCE7C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5F1C42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RW3</w:t>
            </w:r>
          </w:p>
          <w:p w14:paraId="3C93EDC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RW2</w:t>
            </w:r>
          </w:p>
          <w:p w14:paraId="752CDD9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RW1</w:t>
            </w:r>
          </w:p>
        </w:tc>
      </w:tr>
      <w:tr w14:paraId="4F7D3BD1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72EE7760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252" w:type="dxa"/>
          </w:tcPr>
          <w:p w14:paraId="2B9EE83D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luminancji </w:t>
            </w:r>
            <w:r>
              <w:rPr>
                <w:sz w:val="20"/>
              </w:rPr>
              <w:sym w:font="Symbol" w:char="0062"/>
            </w:r>
            <w:r>
              <w:rPr>
                <w:sz w:val="20"/>
              </w:rPr>
              <w:t xml:space="preserve"> dla oznakowania nowego (od 7 do 30 dnia po wykonaniu) barwy:</w:t>
            </w:r>
          </w:p>
          <w:p w14:paraId="1AE11EFB">
            <w:pPr>
              <w:numPr>
                <w:ilvl w:val="0"/>
                <w:numId w:val="16"/>
              </w:numPr>
              <w:textAlignment w:val="auto"/>
              <w:rPr>
                <w:sz w:val="20"/>
              </w:rPr>
            </w:pPr>
            <w:r>
              <w:rPr>
                <w:sz w:val="20"/>
              </w:rPr>
              <w:t>białej na nawierzchni asfaltowej</w:t>
            </w:r>
          </w:p>
          <w:p w14:paraId="204CD3B3">
            <w:pPr>
              <w:numPr>
                <w:ilvl w:val="0"/>
                <w:numId w:val="16"/>
              </w:numPr>
              <w:textAlignment w:val="auto"/>
              <w:rPr>
                <w:sz w:val="20"/>
              </w:rPr>
            </w:pPr>
            <w:r>
              <w:rPr>
                <w:sz w:val="20"/>
              </w:rPr>
              <w:t>białej na nawierzchni betonowej</w:t>
            </w:r>
          </w:p>
          <w:p w14:paraId="3A287E93">
            <w:pPr>
              <w:numPr>
                <w:ilvl w:val="0"/>
                <w:numId w:val="16"/>
              </w:numPr>
              <w:textAlignment w:val="auto"/>
              <w:rPr>
                <w:sz w:val="20"/>
              </w:rPr>
            </w:pPr>
            <w:r>
              <w:rPr>
                <w:sz w:val="20"/>
              </w:rPr>
              <w:t xml:space="preserve">żółtej </w:t>
            </w:r>
          </w:p>
          <w:p w14:paraId="51A1FEA1">
            <w:pPr>
              <w:numPr>
                <w:ilvl w:val="12"/>
                <w:numId w:val="0"/>
              </w:numPr>
              <w:rPr>
                <w:sz w:val="20"/>
              </w:rPr>
            </w:pPr>
          </w:p>
        </w:tc>
        <w:tc>
          <w:tcPr>
            <w:tcW w:w="1418" w:type="dxa"/>
          </w:tcPr>
          <w:p w14:paraId="1F2F9E6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7B3260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BA460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21ED07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  <w:p w14:paraId="012B143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  <w:p w14:paraId="4CAB3C7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701" w:type="dxa"/>
          </w:tcPr>
          <w:p w14:paraId="60FDAF9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C36901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99EB70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884A43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0,35</w:t>
            </w:r>
          </w:p>
          <w:p w14:paraId="62296D6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0,40</w:t>
            </w:r>
          </w:p>
          <w:p w14:paraId="255FBD3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00B3"/>
            </w:r>
            <w:r>
              <w:rPr>
                <w:sz w:val="20"/>
              </w:rPr>
              <w:t xml:space="preserve"> 0,30</w:t>
            </w:r>
          </w:p>
        </w:tc>
        <w:tc>
          <w:tcPr>
            <w:tcW w:w="992" w:type="dxa"/>
          </w:tcPr>
          <w:p w14:paraId="5CB2F57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230CFB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F95EA0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EB7367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B2/3</w:t>
            </w:r>
          </w:p>
          <w:p w14:paraId="10C91FC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B3</w:t>
            </w:r>
          </w:p>
          <w:p w14:paraId="70ABC17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B2</w:t>
            </w:r>
          </w:p>
        </w:tc>
      </w:tr>
      <w:tr w14:paraId="08C4FA57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3A1EE8A0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4252" w:type="dxa"/>
          </w:tcPr>
          <w:p w14:paraId="38FA21DC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luminancji </w:t>
            </w:r>
            <w:r>
              <w:rPr>
                <w:sz w:val="20"/>
              </w:rPr>
              <w:sym w:font="Symbol" w:char="F062"/>
            </w:r>
            <w:r>
              <w:rPr>
                <w:sz w:val="20"/>
              </w:rPr>
              <w:t xml:space="preserve"> dla oznakowania eksploatowanego (po 30 dniu od wykonania) barwy:</w:t>
            </w:r>
          </w:p>
          <w:p w14:paraId="702E1003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>- białej</w:t>
            </w:r>
          </w:p>
          <w:p w14:paraId="34C2FD6B">
            <w:pPr>
              <w:pStyle w:val="16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  <w:rPr>
                <w:sz w:val="20"/>
              </w:rPr>
            </w:pPr>
            <w:r>
              <w:rPr>
                <w:sz w:val="20"/>
              </w:rPr>
              <w:t>- żółtej</w:t>
            </w:r>
          </w:p>
        </w:tc>
        <w:tc>
          <w:tcPr>
            <w:tcW w:w="1418" w:type="dxa"/>
          </w:tcPr>
          <w:p w14:paraId="527112A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40EB69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90219C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564AC4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  <w:p w14:paraId="4E02030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701" w:type="dxa"/>
          </w:tcPr>
          <w:p w14:paraId="42F31EB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5C7024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1F01DB4">
            <w:pPr>
              <w:numPr>
                <w:ilvl w:val="12"/>
                <w:numId w:val="0"/>
              </w:numPr>
              <w:rPr>
                <w:sz w:val="20"/>
              </w:rPr>
            </w:pPr>
          </w:p>
          <w:p w14:paraId="76CDB0B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0,30</w:t>
            </w:r>
          </w:p>
          <w:p w14:paraId="6D49F40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0,20</w:t>
            </w:r>
          </w:p>
        </w:tc>
        <w:tc>
          <w:tcPr>
            <w:tcW w:w="992" w:type="dxa"/>
          </w:tcPr>
          <w:p w14:paraId="0182C72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27AE8E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3C24C5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3ED3DA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B2</w:t>
            </w:r>
          </w:p>
          <w:p w14:paraId="3F41C50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B1</w:t>
            </w:r>
          </w:p>
        </w:tc>
      </w:tr>
      <w:tr w14:paraId="57F8190C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2C156944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4252" w:type="dxa"/>
          </w:tcPr>
          <w:p w14:paraId="42320402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luminancji w świetle rozproszonym Qd (alternatywnie do </w:t>
            </w:r>
            <w:r>
              <w:rPr>
                <w:sz w:val="20"/>
              </w:rPr>
              <w:sym w:font="Symbol" w:char="F062"/>
            </w:r>
            <w:r>
              <w:rPr>
                <w:sz w:val="20"/>
              </w:rPr>
              <w:t>) dla oznakowania nowego w ciągu od 7 do 30 dnia po wykonaniu, barwy:</w:t>
            </w:r>
          </w:p>
          <w:p w14:paraId="75B2254D">
            <w:pPr>
              <w:numPr>
                <w:ilvl w:val="0"/>
                <w:numId w:val="11"/>
              </w:numPr>
              <w:rPr>
                <w:sz w:val="20"/>
              </w:rPr>
            </w:pPr>
            <w:r>
              <w:rPr>
                <w:sz w:val="20"/>
              </w:rPr>
              <w:t>białej na nawierzchni asfaltowej</w:t>
            </w:r>
          </w:p>
          <w:p w14:paraId="77D14C3C">
            <w:pPr>
              <w:numPr>
                <w:ilvl w:val="0"/>
                <w:numId w:val="11"/>
              </w:numPr>
              <w:rPr>
                <w:sz w:val="20"/>
              </w:rPr>
            </w:pPr>
            <w:r>
              <w:rPr>
                <w:sz w:val="20"/>
              </w:rPr>
              <w:t>białej na nawierzchni betonowej</w:t>
            </w:r>
          </w:p>
          <w:p w14:paraId="0048A140">
            <w:pPr>
              <w:numPr>
                <w:ilvl w:val="0"/>
                <w:numId w:val="11"/>
              </w:numPr>
              <w:rPr>
                <w:sz w:val="20"/>
              </w:rPr>
            </w:pPr>
            <w:r>
              <w:rPr>
                <w:sz w:val="20"/>
              </w:rPr>
              <w:t>żółtej</w:t>
            </w:r>
          </w:p>
        </w:tc>
        <w:tc>
          <w:tcPr>
            <w:tcW w:w="1418" w:type="dxa"/>
          </w:tcPr>
          <w:p w14:paraId="00C8EC5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50DFEB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3CE4AE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F5A269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07DDA8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67D86F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68F5E1D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A56197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377537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5AA866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85229C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130</w:t>
            </w:r>
          </w:p>
          <w:p w14:paraId="1D58790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160</w:t>
            </w:r>
          </w:p>
          <w:p w14:paraId="6540985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100</w:t>
            </w:r>
          </w:p>
        </w:tc>
        <w:tc>
          <w:tcPr>
            <w:tcW w:w="992" w:type="dxa"/>
          </w:tcPr>
          <w:p w14:paraId="11D6FC5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F68C33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13F259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5C0EF4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3DAF0836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Q3</w:t>
            </w:r>
          </w:p>
          <w:p w14:paraId="6C2A4301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Q4</w:t>
            </w:r>
          </w:p>
          <w:p w14:paraId="1BF298C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Q2</w:t>
            </w:r>
          </w:p>
        </w:tc>
      </w:tr>
      <w:tr w14:paraId="20348777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5317DBA4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13</w:t>
            </w:r>
          </w:p>
        </w:tc>
        <w:tc>
          <w:tcPr>
            <w:tcW w:w="4252" w:type="dxa"/>
          </w:tcPr>
          <w:p w14:paraId="54A10DCC">
            <w:pPr>
              <w:numPr>
                <w:ilvl w:val="12"/>
                <w:numId w:val="0"/>
              </w:numPr>
              <w:rPr>
                <w:sz w:val="20"/>
              </w:rPr>
            </w:pPr>
            <w:r>
              <w:rPr>
                <w:sz w:val="20"/>
              </w:rPr>
              <w:t xml:space="preserve">Współczynnik luminancji w świetle rozproszonym Qd (alternatywnie do </w:t>
            </w:r>
            <w:r>
              <w:rPr>
                <w:sz w:val="20"/>
              </w:rPr>
              <w:sym w:font="Symbol" w:char="F062"/>
            </w:r>
            <w:r>
              <w:rPr>
                <w:sz w:val="20"/>
              </w:rPr>
              <w:t>) dla oznakowania eksploatowanego w ciągu całego okresu eksploatacji po 30 dniu od wykonania,  barwy:</w:t>
            </w:r>
          </w:p>
          <w:p w14:paraId="34E971F1">
            <w:pPr>
              <w:numPr>
                <w:ilvl w:val="0"/>
                <w:numId w:val="12"/>
              </w:numPr>
              <w:rPr>
                <w:sz w:val="20"/>
              </w:rPr>
            </w:pPr>
            <w:r>
              <w:rPr>
                <w:sz w:val="20"/>
              </w:rPr>
              <w:t>białej na nawierzchni asfaltowej</w:t>
            </w:r>
          </w:p>
          <w:p w14:paraId="3C9C7827">
            <w:pPr>
              <w:numPr>
                <w:ilvl w:val="0"/>
                <w:numId w:val="12"/>
              </w:numPr>
              <w:rPr>
                <w:sz w:val="20"/>
              </w:rPr>
            </w:pPr>
            <w:r>
              <w:rPr>
                <w:sz w:val="20"/>
              </w:rPr>
              <w:t>białej na nawierzchni betonowej</w:t>
            </w:r>
          </w:p>
          <w:p w14:paraId="36AAF5A0">
            <w:pPr>
              <w:numPr>
                <w:ilvl w:val="0"/>
                <w:numId w:val="12"/>
              </w:numPr>
              <w:rPr>
                <w:sz w:val="20"/>
              </w:rPr>
            </w:pPr>
            <w:r>
              <w:rPr>
                <w:sz w:val="20"/>
              </w:rPr>
              <w:t>żółtej</w:t>
            </w:r>
          </w:p>
        </w:tc>
        <w:tc>
          <w:tcPr>
            <w:tcW w:w="1418" w:type="dxa"/>
          </w:tcPr>
          <w:p w14:paraId="06F1755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7EA358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C6397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F7CD26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48A658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AB9A51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D1F6DBA">
            <w:pPr>
              <w:numPr>
                <w:ilvl w:val="12"/>
                <w:numId w:val="0"/>
              </w:numPr>
              <w:jc w:val="center"/>
              <w:rPr>
                <w:sz w:val="20"/>
                <w:vertAlign w:val="superscript"/>
              </w:rPr>
            </w:pPr>
            <w:r>
              <w:rPr>
                <w:sz w:val="20"/>
              </w:rPr>
              <w:t>mcd m</w:t>
            </w:r>
            <w:r>
              <w:rPr>
                <w:sz w:val="20"/>
                <w:vertAlign w:val="superscript"/>
              </w:rPr>
              <w:t>-2</w:t>
            </w:r>
            <w:r>
              <w:rPr>
                <w:sz w:val="20"/>
              </w:rPr>
              <w:t xml:space="preserve"> lx</w:t>
            </w:r>
            <w:r>
              <w:rPr>
                <w:sz w:val="20"/>
                <w:vertAlign w:val="superscript"/>
              </w:rPr>
              <w:t>-1</w:t>
            </w:r>
          </w:p>
          <w:p w14:paraId="03A4906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</w:tc>
        <w:tc>
          <w:tcPr>
            <w:tcW w:w="1701" w:type="dxa"/>
          </w:tcPr>
          <w:p w14:paraId="1D473D2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276FD8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5BDA35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93723E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3A4189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4126EB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100</w:t>
            </w:r>
          </w:p>
          <w:p w14:paraId="6D60417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130</w:t>
            </w:r>
          </w:p>
          <w:p w14:paraId="3D622C8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80</w:t>
            </w:r>
          </w:p>
        </w:tc>
        <w:tc>
          <w:tcPr>
            <w:tcW w:w="992" w:type="dxa"/>
          </w:tcPr>
          <w:p w14:paraId="54AC6933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226F55F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6DBDEE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E3B4506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17672076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0EFB6467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Q2</w:t>
            </w:r>
          </w:p>
          <w:p w14:paraId="67BA1E89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Q3</w:t>
            </w:r>
          </w:p>
          <w:p w14:paraId="2A2BE83B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Q1</w:t>
            </w:r>
          </w:p>
        </w:tc>
      </w:tr>
      <w:tr w14:paraId="2E98AEEE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7C156305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14</w:t>
            </w:r>
          </w:p>
        </w:tc>
        <w:tc>
          <w:tcPr>
            <w:tcW w:w="4252" w:type="dxa"/>
          </w:tcPr>
          <w:p w14:paraId="714E471A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Współrzędne chromatyczności x,y</w:t>
            </w:r>
          </w:p>
        </w:tc>
        <w:tc>
          <w:tcPr>
            <w:tcW w:w="1418" w:type="dxa"/>
          </w:tcPr>
          <w:p w14:paraId="5DF8DDC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701" w:type="dxa"/>
          </w:tcPr>
          <w:p w14:paraId="5B36192C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wg rys. 1,2 i 3</w:t>
            </w:r>
          </w:p>
        </w:tc>
        <w:tc>
          <w:tcPr>
            <w:tcW w:w="992" w:type="dxa"/>
          </w:tcPr>
          <w:p w14:paraId="26A34E36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14:paraId="60630BCE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58F34117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15</w:t>
            </w:r>
          </w:p>
        </w:tc>
        <w:tc>
          <w:tcPr>
            <w:tcW w:w="4252" w:type="dxa"/>
          </w:tcPr>
          <w:p w14:paraId="6B5DB068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Szorstkość oznakowania eksploatowanego</w:t>
            </w:r>
          </w:p>
        </w:tc>
        <w:tc>
          <w:tcPr>
            <w:tcW w:w="1418" w:type="dxa"/>
          </w:tcPr>
          <w:p w14:paraId="283BD21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wskaźnik</w:t>
            </w:r>
          </w:p>
          <w:p w14:paraId="5EA56E9E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SRT</w:t>
            </w:r>
          </w:p>
        </w:tc>
        <w:tc>
          <w:tcPr>
            <w:tcW w:w="1701" w:type="dxa"/>
          </w:tcPr>
          <w:p w14:paraId="27B9C30B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45</w:t>
            </w:r>
          </w:p>
        </w:tc>
        <w:tc>
          <w:tcPr>
            <w:tcW w:w="992" w:type="dxa"/>
          </w:tcPr>
          <w:p w14:paraId="70FFE2F2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S1</w:t>
            </w:r>
          </w:p>
        </w:tc>
      </w:tr>
      <w:tr w14:paraId="7CEC94FF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5D6FE40D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4252" w:type="dxa"/>
          </w:tcPr>
          <w:p w14:paraId="2A38AD00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>
              <w:rPr>
                <w:sz w:val="20"/>
              </w:rPr>
              <w:t>Trwałość oznakowania cienkowarstwo-wego po 12 miesiącach:</w:t>
            </w:r>
          </w:p>
        </w:tc>
        <w:tc>
          <w:tcPr>
            <w:tcW w:w="1418" w:type="dxa"/>
            <w:vAlign w:val="center"/>
          </w:tcPr>
          <w:p w14:paraId="3DB2169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>
              <w:rPr>
                <w:sz w:val="20"/>
              </w:rPr>
              <w:t>skala LCPC</w:t>
            </w:r>
          </w:p>
        </w:tc>
        <w:tc>
          <w:tcPr>
            <w:tcW w:w="1701" w:type="dxa"/>
          </w:tcPr>
          <w:p w14:paraId="143B15B4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B3"/>
            </w:r>
            <w:r>
              <w:rPr>
                <w:sz w:val="20"/>
              </w:rPr>
              <w:t xml:space="preserve"> 6</w:t>
            </w:r>
          </w:p>
        </w:tc>
        <w:tc>
          <w:tcPr>
            <w:tcW w:w="992" w:type="dxa"/>
          </w:tcPr>
          <w:p w14:paraId="1FEB55D7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14:paraId="5DE5E418">
        <w:tblPrEx>
          <w:tblBorders>
            <w:top w:val="doub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cantSplit/>
        </w:trPr>
        <w:tc>
          <w:tcPr>
            <w:tcW w:w="496" w:type="dxa"/>
          </w:tcPr>
          <w:p w14:paraId="7A924788">
            <w:pPr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4252" w:type="dxa"/>
          </w:tcPr>
          <w:p w14:paraId="16D068B7">
            <w:pPr>
              <w:rPr>
                <w:sz w:val="20"/>
              </w:rPr>
            </w:pPr>
            <w:r>
              <w:rPr>
                <w:sz w:val="20"/>
              </w:rPr>
              <w:t>Czas schnięcia materiału na nawierzchni</w:t>
            </w:r>
          </w:p>
          <w:p w14:paraId="21A82D66">
            <w:pPr>
              <w:numPr>
                <w:ilvl w:val="0"/>
                <w:numId w:val="13"/>
              </w:numPr>
              <w:tabs>
                <w:tab w:val="left" w:pos="-3190"/>
              </w:tabs>
              <w:ind w:left="355"/>
              <w:rPr>
                <w:sz w:val="20"/>
              </w:rPr>
            </w:pPr>
            <w:r>
              <w:rPr>
                <w:sz w:val="20"/>
              </w:rPr>
              <w:t>w dzień</w:t>
            </w:r>
          </w:p>
          <w:p w14:paraId="47FF810F">
            <w:pPr>
              <w:numPr>
                <w:ilvl w:val="0"/>
                <w:numId w:val="13"/>
              </w:numPr>
              <w:tabs>
                <w:tab w:val="left" w:pos="-3190"/>
              </w:tabs>
              <w:ind w:left="355"/>
              <w:rPr>
                <w:sz w:val="20"/>
              </w:rPr>
            </w:pPr>
            <w:r>
              <w:rPr>
                <w:sz w:val="20"/>
              </w:rPr>
              <w:t>w nocy</w:t>
            </w:r>
          </w:p>
        </w:tc>
        <w:tc>
          <w:tcPr>
            <w:tcW w:w="1418" w:type="dxa"/>
          </w:tcPr>
          <w:p w14:paraId="74866BB4">
            <w:pPr>
              <w:jc w:val="center"/>
              <w:rPr>
                <w:sz w:val="20"/>
              </w:rPr>
            </w:pPr>
          </w:p>
          <w:p w14:paraId="08EB345F">
            <w:pPr>
              <w:jc w:val="center"/>
              <w:rPr>
                <w:sz w:val="20"/>
              </w:rPr>
            </w:pPr>
            <w:r>
              <w:rPr>
                <w:sz w:val="20"/>
              </w:rPr>
              <w:t>h</w:t>
            </w:r>
          </w:p>
          <w:p w14:paraId="47EA585B">
            <w:pPr>
              <w:jc w:val="center"/>
              <w:rPr>
                <w:sz w:val="20"/>
              </w:rPr>
            </w:pPr>
            <w:r>
              <w:rPr>
                <w:sz w:val="20"/>
              </w:rPr>
              <w:t>h</w:t>
            </w:r>
          </w:p>
        </w:tc>
        <w:tc>
          <w:tcPr>
            <w:tcW w:w="1701" w:type="dxa"/>
          </w:tcPr>
          <w:p w14:paraId="69B05443">
            <w:pPr>
              <w:jc w:val="center"/>
              <w:rPr>
                <w:sz w:val="20"/>
              </w:rPr>
            </w:pPr>
          </w:p>
          <w:p w14:paraId="69CE9AB5">
            <w:p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A3"/>
            </w:r>
            <w:r>
              <w:rPr>
                <w:sz w:val="20"/>
              </w:rPr>
              <w:t xml:space="preserve"> 1</w:t>
            </w:r>
          </w:p>
          <w:p w14:paraId="08D55011">
            <w:pPr>
              <w:jc w:val="center"/>
              <w:rPr>
                <w:sz w:val="20"/>
              </w:rPr>
            </w:pPr>
            <w:r>
              <w:rPr>
                <w:sz w:val="20"/>
              </w:rPr>
              <w:sym w:font="Symbol" w:char="F0A3"/>
            </w:r>
            <w:r>
              <w:rPr>
                <w:sz w:val="20"/>
              </w:rPr>
              <w:t xml:space="preserve"> 2</w:t>
            </w:r>
          </w:p>
        </w:tc>
        <w:tc>
          <w:tcPr>
            <w:tcW w:w="992" w:type="dxa"/>
          </w:tcPr>
          <w:p w14:paraId="6963E84B">
            <w:pPr>
              <w:jc w:val="center"/>
              <w:rPr>
                <w:sz w:val="20"/>
              </w:rPr>
            </w:pPr>
          </w:p>
          <w:p w14:paraId="6441A096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  <w:p w14:paraId="6132EB86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</w:tbl>
    <w:p w14:paraId="08CB9B38">
      <w:pPr>
        <w:pStyle w:val="3"/>
        <w:spacing w:before="240"/>
        <w:rPr>
          <w:sz w:val="20"/>
        </w:rPr>
      </w:pPr>
      <w:r>
        <w:rPr>
          <w:sz w:val="20"/>
        </w:rPr>
        <w:t>6.5. Tolerancje wymiarów oznakowania</w:t>
      </w:r>
    </w:p>
    <w:p w14:paraId="6D0DDF33">
      <w:pPr>
        <w:rPr>
          <w:sz w:val="20"/>
        </w:rPr>
      </w:pPr>
      <w:r>
        <w:rPr>
          <w:b/>
          <w:sz w:val="20"/>
        </w:rPr>
        <w:t xml:space="preserve">6.5.1. </w:t>
      </w:r>
      <w:r>
        <w:rPr>
          <w:sz w:val="20"/>
        </w:rPr>
        <w:t>Dozwolone odstępstwa wymiarowe</w:t>
      </w:r>
    </w:p>
    <w:p w14:paraId="3DC18F50">
      <w:p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Dozwolone odstępstwa wymiarowe nowo wykonanego oznakowania poziomego, zgodnego z dokumentacją projektową i załącznikiem nr 2 do rozporządzenia Ministra Infrastruktury z 3.07.2003 r. [11], zamieszczono w tablicy 20.</w:t>
      </w:r>
    </w:p>
    <w:p w14:paraId="11211039">
      <w:pPr>
        <w:spacing w:before="120" w:after="120"/>
        <w:rPr>
          <w:sz w:val="20"/>
        </w:rPr>
      </w:pPr>
      <w:r>
        <w:rPr>
          <w:sz w:val="20"/>
        </w:rPr>
        <w:t>Tablica 20. Odstępstwa wymiarowe poziomych oznakowań dróg</w:t>
      </w:r>
    </w:p>
    <w:tbl>
      <w:tblPr>
        <w:tblStyle w:val="7"/>
        <w:tblW w:w="0" w:type="auto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1"/>
        <w:gridCol w:w="4903"/>
        <w:gridCol w:w="3141"/>
      </w:tblGrid>
      <w:tr w14:paraId="2FF8A05D">
        <w:tc>
          <w:tcPr>
            <w:tcW w:w="851" w:type="dxa"/>
            <w:tcBorders>
              <w:bottom w:val="double" w:color="auto" w:sz="4" w:space="0"/>
            </w:tcBorders>
          </w:tcPr>
          <w:p w14:paraId="45410555">
            <w:pPr>
              <w:spacing w:before="60"/>
              <w:ind w:left="170"/>
              <w:rPr>
                <w:sz w:val="20"/>
              </w:rPr>
            </w:pPr>
            <w:r>
              <w:rPr>
                <w:sz w:val="20"/>
              </w:rPr>
              <w:t>Lp.</w:t>
            </w:r>
          </w:p>
        </w:tc>
        <w:tc>
          <w:tcPr>
            <w:tcW w:w="4903" w:type="dxa"/>
            <w:tcBorders>
              <w:bottom w:val="double" w:color="auto" w:sz="4" w:space="0"/>
            </w:tcBorders>
          </w:tcPr>
          <w:p w14:paraId="507F48B0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Właściwości oznakowania</w:t>
            </w:r>
          </w:p>
        </w:tc>
        <w:tc>
          <w:tcPr>
            <w:tcW w:w="3141" w:type="dxa"/>
            <w:tcBorders>
              <w:bottom w:val="double" w:color="auto" w:sz="4" w:space="0"/>
            </w:tcBorders>
          </w:tcPr>
          <w:p w14:paraId="1F18796C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Dozwolone odstępstwa wymiarowe</w:t>
            </w:r>
          </w:p>
        </w:tc>
      </w:tr>
      <w:tr w14:paraId="74B6222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dxa"/>
            <w:tcBorders>
              <w:top w:val="double" w:color="auto" w:sz="4" w:space="0"/>
            </w:tcBorders>
          </w:tcPr>
          <w:p w14:paraId="1CE48936">
            <w:p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903" w:type="dxa"/>
            <w:tcBorders>
              <w:top w:val="double" w:color="auto" w:sz="4" w:space="0"/>
            </w:tcBorders>
          </w:tcPr>
          <w:p w14:paraId="0917BE1A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Szerokość linii oznakowania</w:t>
            </w:r>
          </w:p>
        </w:tc>
        <w:tc>
          <w:tcPr>
            <w:tcW w:w="3141" w:type="dxa"/>
            <w:tcBorders>
              <w:top w:val="double" w:color="auto" w:sz="4" w:space="0"/>
            </w:tcBorders>
          </w:tcPr>
          <w:p w14:paraId="773862F3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od -5 mm  do +20 mm</w:t>
            </w:r>
          </w:p>
        </w:tc>
      </w:tr>
      <w:tr w14:paraId="779CF2B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dxa"/>
          </w:tcPr>
          <w:p w14:paraId="7D7C380F">
            <w:p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903" w:type="dxa"/>
          </w:tcPr>
          <w:p w14:paraId="0E11BB3E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Długość linii przerywanej</w:t>
            </w:r>
          </w:p>
        </w:tc>
        <w:tc>
          <w:tcPr>
            <w:tcW w:w="3141" w:type="dxa"/>
          </w:tcPr>
          <w:p w14:paraId="5371D251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od -5 cm  do +15 cm</w:t>
            </w:r>
          </w:p>
        </w:tc>
      </w:tr>
      <w:tr w14:paraId="02E719B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dxa"/>
          </w:tcPr>
          <w:p w14:paraId="446B131E">
            <w:p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4903" w:type="dxa"/>
          </w:tcPr>
          <w:p w14:paraId="3C0DCBC7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Długość modułu (linia + odstęp)</w:t>
            </w:r>
          </w:p>
        </w:tc>
        <w:tc>
          <w:tcPr>
            <w:tcW w:w="3141" w:type="dxa"/>
          </w:tcPr>
          <w:p w14:paraId="1C144E87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+15 cm</w:t>
            </w:r>
          </w:p>
        </w:tc>
      </w:tr>
      <w:tr w14:paraId="3EE6361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dxa"/>
          </w:tcPr>
          <w:p w14:paraId="1F0F44F9">
            <w:p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4903" w:type="dxa"/>
          </w:tcPr>
          <w:p w14:paraId="69F8961C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Umiejscowienie strzałek, symboli, napisów</w:t>
            </w:r>
          </w:p>
        </w:tc>
        <w:tc>
          <w:tcPr>
            <w:tcW w:w="3141" w:type="dxa"/>
          </w:tcPr>
          <w:p w14:paraId="381CB8F9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w poprzek ±20 cm, wzdłuż ±100 cm</w:t>
            </w:r>
          </w:p>
        </w:tc>
      </w:tr>
      <w:tr w14:paraId="2F09BD2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dxa"/>
          </w:tcPr>
          <w:p w14:paraId="04015189">
            <w:p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4903" w:type="dxa"/>
          </w:tcPr>
          <w:p w14:paraId="4067ECCC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Odstęp poprzeczny linii podwójnych P3, P4, P5</w:t>
            </w:r>
          </w:p>
        </w:tc>
        <w:tc>
          <w:tcPr>
            <w:tcW w:w="3141" w:type="dxa"/>
          </w:tcPr>
          <w:p w14:paraId="1C1B2169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±20 mm</w:t>
            </w:r>
          </w:p>
        </w:tc>
      </w:tr>
      <w:tr w14:paraId="510656A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dxa"/>
          </w:tcPr>
          <w:p w14:paraId="3FAD2B25">
            <w:pPr>
              <w:spacing w:before="60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903" w:type="dxa"/>
          </w:tcPr>
          <w:p w14:paraId="477AC2D5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>
              <w:rPr>
                <w:sz w:val="20"/>
              </w:rPr>
              <w:t>Odstępstwo poprzeczne odnowionego oznakowania w stosunku do starego</w:t>
            </w:r>
          </w:p>
        </w:tc>
        <w:tc>
          <w:tcPr>
            <w:tcW w:w="3141" w:type="dxa"/>
          </w:tcPr>
          <w:p w14:paraId="5E1629EA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>
              <w:rPr>
                <w:sz w:val="20"/>
              </w:rPr>
              <w:t>±5 cm/50 m ±2 cm</w:t>
            </w:r>
          </w:p>
        </w:tc>
      </w:tr>
    </w:tbl>
    <w:p w14:paraId="4194B1F3">
      <w:pPr>
        <w:keepNext/>
        <w:numPr>
          <w:ilvl w:val="12"/>
          <w:numId w:val="0"/>
        </w:numPr>
        <w:spacing w:before="120"/>
        <w:rPr>
          <w:sz w:val="20"/>
        </w:rPr>
      </w:pPr>
      <w:r>
        <w:rPr>
          <w:b/>
          <w:sz w:val="20"/>
        </w:rPr>
        <w:t xml:space="preserve">6.5.2. </w:t>
      </w:r>
      <w:r>
        <w:rPr>
          <w:sz w:val="20"/>
        </w:rPr>
        <w:t>Tolerancje przy odnawianiu istniejącego oznakowania</w:t>
      </w:r>
    </w:p>
    <w:p w14:paraId="2C8429B1">
      <w:pPr>
        <w:numPr>
          <w:ilvl w:val="12"/>
          <w:numId w:val="0"/>
        </w:numPr>
        <w:spacing w:before="120"/>
        <w:rPr>
          <w:sz w:val="20"/>
        </w:rPr>
      </w:pPr>
      <w:r>
        <w:rPr>
          <w:sz w:val="20"/>
        </w:rPr>
        <w:tab/>
      </w:r>
      <w:r>
        <w:rPr>
          <w:sz w:val="20"/>
        </w:rPr>
        <w:t>Przy odnawianiu istniejącego oznakowania należy dążyć do pokrycia pełnej powierzchni istniejących znaków, przy zachowaniu dopuszczalnych tolerancji podanych w punkcie 6.4.1.</w:t>
      </w:r>
    </w:p>
    <w:p w14:paraId="0FC9EECE">
      <w:pPr>
        <w:pStyle w:val="2"/>
        <w:rPr>
          <w:sz w:val="20"/>
        </w:rPr>
      </w:pPr>
      <w:r>
        <w:rPr>
          <w:sz w:val="20"/>
        </w:rPr>
        <w:t>7. Obmiar robót</w:t>
      </w:r>
      <w:bookmarkEnd w:id="15"/>
    </w:p>
    <w:p w14:paraId="2C59EE66">
      <w:pPr>
        <w:pStyle w:val="3"/>
        <w:numPr>
          <w:ilvl w:val="12"/>
          <w:numId w:val="0"/>
        </w:numPr>
        <w:rPr>
          <w:sz w:val="20"/>
        </w:rPr>
      </w:pPr>
      <w:bookmarkStart w:id="16" w:name="_Toc344981400"/>
      <w:r>
        <w:rPr>
          <w:sz w:val="20"/>
        </w:rPr>
        <w:t>7.1. Ogólne zasady obmiaru robót</w:t>
      </w:r>
    </w:p>
    <w:p w14:paraId="505A0C71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Ogólne zasady obmiaru robót podano w OST  D-M-00.00.00 „Wymagania ogólne”  pkt 7.</w:t>
      </w:r>
    </w:p>
    <w:p w14:paraId="14C9830A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7.2. Jednostka obmiarowa</w:t>
      </w:r>
    </w:p>
    <w:p w14:paraId="693157B5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Jednostką obmiarową oznakowania poziomego jest m</w:t>
      </w:r>
      <w:r>
        <w:rPr>
          <w:sz w:val="20"/>
          <w:vertAlign w:val="superscript"/>
        </w:rPr>
        <w:t>2</w:t>
      </w:r>
      <w:r>
        <w:rPr>
          <w:sz w:val="20"/>
        </w:rPr>
        <w:t xml:space="preserve"> (metr kwadratowy) powierzchni naniesionych oznakowań lub liczba umieszczonych punktowych elementów odblaskowych.</w:t>
      </w:r>
    </w:p>
    <w:p w14:paraId="27E1CAB7">
      <w:pPr>
        <w:pStyle w:val="2"/>
        <w:rPr>
          <w:sz w:val="20"/>
        </w:rPr>
      </w:pPr>
      <w:r>
        <w:rPr>
          <w:sz w:val="20"/>
        </w:rPr>
        <w:t>8. Odbiór robót</w:t>
      </w:r>
      <w:bookmarkEnd w:id="16"/>
    </w:p>
    <w:p w14:paraId="56045F74">
      <w:pPr>
        <w:pStyle w:val="3"/>
        <w:numPr>
          <w:ilvl w:val="12"/>
          <w:numId w:val="0"/>
        </w:numPr>
        <w:rPr>
          <w:sz w:val="20"/>
        </w:rPr>
      </w:pPr>
      <w:bookmarkStart w:id="17" w:name="_Toc344981401"/>
      <w:r>
        <w:rPr>
          <w:sz w:val="20"/>
        </w:rPr>
        <w:t>8.1. Ogólne zasady odbioru robót</w:t>
      </w:r>
    </w:p>
    <w:p w14:paraId="2EC405A0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Ogólne zasady odbioru robót podano w OST  D-M-00.00.00 „Wymagania ogólne” pkt 8.</w:t>
      </w:r>
    </w:p>
    <w:p w14:paraId="0160AEAF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Roboty uznaje się za wykonane zgodnie z dokumentacją projektową, ST i wymaganiami Inżyniera, jeżeli wszystkie pomiary i badania z zachowaniem tolerancji według pkt 6 dały wyniki pozytywne.</w:t>
      </w:r>
    </w:p>
    <w:p w14:paraId="08435083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8.2. Odbiór robót zanikających i ulegających zakryciu</w:t>
      </w:r>
    </w:p>
    <w:p w14:paraId="1E8AD4DE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Odbiór robót zanikających i ulegających zakryciu, w zależności od przyjętego sposobu wykonania robót, może być dokonany po:</w:t>
      </w:r>
    </w:p>
    <w:p w14:paraId="60FE0ACF">
      <w:pPr>
        <w:numPr>
          <w:ilvl w:val="0"/>
          <w:numId w:val="7"/>
        </w:numPr>
        <w:rPr>
          <w:sz w:val="20"/>
        </w:rPr>
      </w:pPr>
      <w:r>
        <w:rPr>
          <w:sz w:val="20"/>
        </w:rPr>
        <w:t>oczyszczeniu powierzchni nawierzchni,</w:t>
      </w:r>
    </w:p>
    <w:p w14:paraId="17827A1A">
      <w:pPr>
        <w:numPr>
          <w:ilvl w:val="0"/>
          <w:numId w:val="7"/>
        </w:numPr>
        <w:rPr>
          <w:sz w:val="20"/>
        </w:rPr>
      </w:pPr>
      <w:r>
        <w:rPr>
          <w:sz w:val="20"/>
        </w:rPr>
        <w:t>przedznakowaniu,</w:t>
      </w:r>
    </w:p>
    <w:p w14:paraId="1EBDEF89">
      <w:pPr>
        <w:numPr>
          <w:ilvl w:val="0"/>
          <w:numId w:val="7"/>
        </w:numPr>
        <w:rPr>
          <w:sz w:val="20"/>
        </w:rPr>
      </w:pPr>
      <w:r>
        <w:rPr>
          <w:sz w:val="20"/>
        </w:rPr>
        <w:t>frezowaniu nawierzchni przed wykonaniem znakowania materiałem grubowarstwowym,</w:t>
      </w:r>
    </w:p>
    <w:p w14:paraId="1A1A203F">
      <w:pPr>
        <w:numPr>
          <w:ilvl w:val="0"/>
          <w:numId w:val="7"/>
        </w:numPr>
        <w:rPr>
          <w:sz w:val="20"/>
        </w:rPr>
      </w:pPr>
      <w:r>
        <w:rPr>
          <w:sz w:val="20"/>
        </w:rPr>
        <w:t>usunięciu istniejącego oznakowania poziomego,</w:t>
      </w:r>
    </w:p>
    <w:p w14:paraId="1DD66DA6">
      <w:pPr>
        <w:numPr>
          <w:ilvl w:val="0"/>
          <w:numId w:val="7"/>
        </w:numPr>
        <w:rPr>
          <w:sz w:val="20"/>
        </w:rPr>
      </w:pPr>
      <w:r>
        <w:rPr>
          <w:sz w:val="20"/>
        </w:rPr>
        <w:t>wykonaniu podkładu (primera) na nawierzchni betonowej.</w:t>
      </w:r>
    </w:p>
    <w:p w14:paraId="65BF9250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8.3. Odbiór ostateczny</w:t>
      </w:r>
    </w:p>
    <w:p w14:paraId="55302610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 xml:space="preserve">Odbioru ostatecznego należy dokonać po całkowitym zakończeniu robót, na podstawie wyników pomiarów i badań jakościowych określonych w punktach od 2 do 6. Sprawdzeniu podlegają cechy oznakowania określone niniejszym OST na podstawie badań wykonanych przed upływem okresu gwarancyjnego. Odbiór ostateczny polega na finalnej ocenie rzeczywistego wykonania robót w odniesieniu do ich ilości, jakości i wartości [24]. </w:t>
      </w:r>
      <w:r>
        <w:rPr>
          <w:sz w:val="20"/>
        </w:rPr>
        <w:tab/>
      </w:r>
      <w:r>
        <w:rPr>
          <w:sz w:val="20"/>
        </w:rPr>
        <w:t>Odbioru ostatecznego robót dokonuje komisja wyznaczona przez Zamawiającego w obecności Inżyniera (Inspektora Nadzoru) i Wykonawcy. Komisja odbierająca roboty dokonuje ich oceny jakościowej na podstawie oceny wizualnej, przedłożonych dokumentów, wyników badań i pomiarów oraz zgodności wykonania oznakowania z dokumentacja projektową i ST.</w:t>
      </w:r>
    </w:p>
    <w:p w14:paraId="2C746ADE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8.4. Odbiór pogwarancyjny</w:t>
      </w:r>
    </w:p>
    <w:p w14:paraId="7183A9B5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Odbiór pogwarancyjny polega na ocenie wykonanych robót związanych z usunięciem wad stwierdzonych w trakcie odbioru ostatecznego i zaistniałych w okresie gwarancyjnym. Odbiór pogwarancyjny zaleca się przeprowadzić w ciągu 1 miesiąca po upływie okresu gwarancyjnego, ustalonego w ST.</w:t>
      </w:r>
    </w:p>
    <w:p w14:paraId="7685BCD3">
      <w:pPr>
        <w:pStyle w:val="3"/>
        <w:rPr>
          <w:sz w:val="20"/>
        </w:rPr>
      </w:pPr>
      <w:r>
        <w:rPr>
          <w:sz w:val="20"/>
        </w:rPr>
        <w:t>8.5. Gwarancja jakościowa</w:t>
      </w:r>
    </w:p>
    <w:p w14:paraId="70E8D0F2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Zaleca się stosowanie następujących minimalnych okresów gwarancyjnych [19]:</w:t>
      </w:r>
    </w:p>
    <w:p w14:paraId="75073E0A">
      <w:pPr>
        <w:numPr>
          <w:ilvl w:val="12"/>
          <w:numId w:val="0"/>
        </w:numPr>
        <w:rPr>
          <w:sz w:val="20"/>
        </w:rPr>
      </w:pPr>
      <w:r>
        <w:rPr>
          <w:sz w:val="20"/>
        </w:rPr>
        <w:t>a) dla oznakowania cienkowarstwowego:</w:t>
      </w:r>
    </w:p>
    <w:p w14:paraId="3837DD10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na odcinkach zamiejskich, z wyłączeniem przejść dla pieszych: co najmniej 12 miesięcy,</w:t>
      </w:r>
    </w:p>
    <w:p w14:paraId="0F1E8551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na odcinkach przejść przez miejscowości: co najmniej 6 miesięcy,</w:t>
      </w:r>
    </w:p>
    <w:p w14:paraId="286D87D0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na przejściach dla pieszych na odcinkach zamiejskich: co najmniej 6 miesięcy,</w:t>
      </w:r>
    </w:p>
    <w:p w14:paraId="0691816C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na przejściach dla pieszych w miejscowościach: co najmniej 3 miesiące,</w:t>
      </w:r>
    </w:p>
    <w:p w14:paraId="583A4C11">
      <w:pPr>
        <w:numPr>
          <w:ilvl w:val="0"/>
          <w:numId w:val="17"/>
        </w:numPr>
        <w:rPr>
          <w:sz w:val="20"/>
        </w:rPr>
      </w:pPr>
      <w:r>
        <w:rPr>
          <w:sz w:val="20"/>
        </w:rPr>
        <w:t>dla oznakowania grubowarstwowego, oznakowania taśmami i punktowymi elementami odblaskowymi: co najmniej 24 miesiące.</w:t>
      </w:r>
    </w:p>
    <w:p w14:paraId="25DAEA34">
      <w:pPr>
        <w:rPr>
          <w:sz w:val="20"/>
        </w:rPr>
      </w:pPr>
      <w:r>
        <w:rPr>
          <w:sz w:val="20"/>
        </w:rPr>
        <w:tab/>
      </w:r>
      <w:r>
        <w:rPr>
          <w:sz w:val="20"/>
        </w:rPr>
        <w:t>W następujących przypadkach należy uwzględnić ograniczenia okresów gwarancyjnych dla oznakowań:</w:t>
      </w:r>
    </w:p>
    <w:p w14:paraId="56B13CD2">
      <w:pPr>
        <w:rPr>
          <w:sz w:val="20"/>
        </w:rPr>
      </w:pPr>
      <w:r>
        <w:rPr>
          <w:sz w:val="20"/>
        </w:rPr>
        <w:t>a) cienkowarstwowych</w:t>
      </w:r>
    </w:p>
    <w:p w14:paraId="0A55B75E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dla wymalowań farbami nie udziela się 12 miesięcznej gwarancji na wykonane oznakowanie w przypadku nawierzchni, których czas użytkowania jest krótszy niż jeden rok oraz dla oznakowań wykonanych w okresie od 1 listopada do 31 marca,</w:t>
      </w:r>
    </w:p>
    <w:p w14:paraId="55236FD5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na nawierzchniach asfaltowych niejednorodnych o warstwie ścieralnej spękanej, kruszącej się, z luźnymi grysami, należy skrócić okres gwarancyjny dla linii segregacyjnych do 6 miesięcy, przejść dla pieszych i drobnych elementów do 3 miesięcy,</w:t>
      </w:r>
    </w:p>
    <w:p w14:paraId="7603EA7A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na nawierzchniach kostkowych o równej powierzchni w dobrym stanie, pożądane jest skrócić okres gwarancyjny dla linii segregacyjnych do 3 miesięcy, przejść dla pieszych i drobnych elementów do 1 miesiąca,</w:t>
      </w:r>
    </w:p>
    <w:p w14:paraId="2C237E04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na nawierzchniach drogowych o silnie zdeformowanej, spękanej, łuszczącej się powierzchni, na złączach podłużnych jeśli są niejednorodne, tj. ze szczelinami, garbami podłużnymi i poprzecznymi, na nawierzchniach kostkowych w złym stanie (nierówna powierzchnia, kostka uszkodzona, braki kostki, luźne zanieczyszczenia w szczelinach między kostkami niemożliwe do usunięcia za pomocą szczotki i zamiatarki) - gwarancji nie powinno się udzielać,</w:t>
      </w:r>
    </w:p>
    <w:p w14:paraId="001B11AA">
      <w:pPr>
        <w:numPr>
          <w:ilvl w:val="0"/>
          <w:numId w:val="7"/>
        </w:numPr>
        <w:ind w:left="567"/>
        <w:rPr>
          <w:sz w:val="20"/>
        </w:rPr>
      </w:pPr>
      <w:r>
        <w:rPr>
          <w:sz w:val="20"/>
        </w:rPr>
        <w:t>w przypadku stosowania piasku lub piasku z solą do zimowego utrzymania dróg, okres gwarancyjny należy skrócić do maksimum 9 miesięcy przy wymalowaniu wiosennym i do 6 miesięcy przy wymalowaniu jesiennym;</w:t>
      </w:r>
    </w:p>
    <w:p w14:paraId="0C1B59D2">
      <w:pPr>
        <w:numPr>
          <w:ilvl w:val="0"/>
          <w:numId w:val="7"/>
        </w:numPr>
        <w:ind w:left="568" w:hanging="284"/>
        <w:rPr>
          <w:sz w:val="20"/>
        </w:rPr>
      </w:pPr>
      <w:r>
        <w:rPr>
          <w:sz w:val="20"/>
        </w:rPr>
        <w:t>na nawierzchniach asfaltowych ułożonych do 1 miesiąca przed wykonaniem oznakowania (nawierzchnie nowe i odnowione) należy wymagać gwarancji maksymalnie 6 miesięcy przy minimalnych parametrach (R</w:t>
      </w:r>
      <w:r>
        <w:rPr>
          <w:sz w:val="20"/>
          <w:vertAlign w:val="subscript"/>
        </w:rPr>
        <w:t>L</w:t>
      </w:r>
      <w:r>
        <w:rPr>
          <w:sz w:val="20"/>
        </w:rPr>
        <w:t xml:space="preserve"> &gt; 100 mcd/m</w:t>
      </w:r>
      <w:r>
        <w:rPr>
          <w:sz w:val="20"/>
          <w:vertAlign w:val="superscript"/>
        </w:rPr>
        <w:t>2</w:t>
      </w:r>
      <w:r>
        <w:rPr>
          <w:sz w:val="20"/>
        </w:rPr>
        <w:t>lx), po czym należy wykonać oznakowanie stałe z pełnymi wymaganiami odpowiednimi do rodzaju drogi.</w:t>
      </w:r>
    </w:p>
    <w:p w14:paraId="33EFA8D7">
      <w:pPr>
        <w:pStyle w:val="2"/>
        <w:rPr>
          <w:sz w:val="20"/>
        </w:rPr>
      </w:pPr>
      <w:r>
        <w:rPr>
          <w:sz w:val="20"/>
        </w:rPr>
        <w:t>9. Podstawa płatności</w:t>
      </w:r>
      <w:bookmarkEnd w:id="17"/>
    </w:p>
    <w:p w14:paraId="55C5937F">
      <w:pPr>
        <w:pStyle w:val="3"/>
        <w:numPr>
          <w:ilvl w:val="12"/>
          <w:numId w:val="0"/>
        </w:numPr>
        <w:rPr>
          <w:sz w:val="20"/>
        </w:rPr>
      </w:pPr>
      <w:bookmarkStart w:id="18" w:name="_Toc344981402"/>
      <w:r>
        <w:rPr>
          <w:sz w:val="20"/>
        </w:rPr>
        <w:t>9.1. Ogólne ustalenia dotyczące podstawy płatności</w:t>
      </w:r>
    </w:p>
    <w:p w14:paraId="34705D77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Ogólne ustalenia dotyczące podstawy płatności podano w OST D-M-00.00.00 „Wymagania ogólne” pkt 9. Ponadto Zamawiający powinien tak sformułować umowę, aby Wykonawca musiał doprowadzić oznakowanie do wymagań zawartych w ST w przypadku zauważenia niezgodności.</w:t>
      </w:r>
    </w:p>
    <w:p w14:paraId="37A27CE9">
      <w:pPr>
        <w:pStyle w:val="3"/>
        <w:numPr>
          <w:ilvl w:val="12"/>
          <w:numId w:val="0"/>
        </w:numPr>
        <w:rPr>
          <w:sz w:val="20"/>
        </w:rPr>
      </w:pPr>
      <w:r>
        <w:rPr>
          <w:sz w:val="20"/>
        </w:rPr>
        <w:t>9.2. Cena jednostki obmiarowej</w:t>
      </w:r>
    </w:p>
    <w:p w14:paraId="2E406849">
      <w:pPr>
        <w:numPr>
          <w:ilvl w:val="12"/>
          <w:numId w:val="0"/>
        </w:numPr>
        <w:rPr>
          <w:sz w:val="20"/>
        </w:rPr>
      </w:pPr>
      <w:r>
        <w:rPr>
          <w:sz w:val="20"/>
        </w:rPr>
        <w:tab/>
      </w:r>
      <w:r>
        <w:rPr>
          <w:sz w:val="20"/>
        </w:rPr>
        <w:t>Cena 1 m</w:t>
      </w:r>
      <w:r>
        <w:rPr>
          <w:sz w:val="20"/>
          <w:vertAlign w:val="superscript"/>
        </w:rPr>
        <w:t>2</w:t>
      </w:r>
      <w:r>
        <w:rPr>
          <w:sz w:val="20"/>
        </w:rPr>
        <w:t xml:space="preserve"> wykonania robót obejmuje:</w:t>
      </w:r>
    </w:p>
    <w:p w14:paraId="562A8AEA">
      <w:pPr>
        <w:numPr>
          <w:ilvl w:val="0"/>
          <w:numId w:val="7"/>
        </w:numPr>
        <w:rPr>
          <w:sz w:val="20"/>
        </w:rPr>
      </w:pPr>
      <w:r>
        <w:rPr>
          <w:sz w:val="20"/>
        </w:rPr>
        <w:t>prace pomiarowe, roboty przygotowawcze i oznakowanie robót,</w:t>
      </w:r>
    </w:p>
    <w:p w14:paraId="1234D6C6">
      <w:pPr>
        <w:numPr>
          <w:ilvl w:val="0"/>
          <w:numId w:val="7"/>
        </w:numPr>
        <w:rPr>
          <w:sz w:val="20"/>
        </w:rPr>
      </w:pPr>
      <w:r>
        <w:rPr>
          <w:sz w:val="20"/>
        </w:rPr>
        <w:t>przygotowanie i dostarczenie materiałów,</w:t>
      </w:r>
    </w:p>
    <w:p w14:paraId="101065D3">
      <w:pPr>
        <w:numPr>
          <w:ilvl w:val="0"/>
          <w:numId w:val="7"/>
        </w:numPr>
        <w:rPr>
          <w:sz w:val="20"/>
        </w:rPr>
      </w:pPr>
      <w:r>
        <w:rPr>
          <w:sz w:val="20"/>
        </w:rPr>
        <w:t>oczyszczenie podłoża (nawierzchni),</w:t>
      </w:r>
    </w:p>
    <w:p w14:paraId="57931347">
      <w:pPr>
        <w:numPr>
          <w:ilvl w:val="0"/>
          <w:numId w:val="7"/>
        </w:numPr>
        <w:rPr>
          <w:sz w:val="20"/>
        </w:rPr>
      </w:pPr>
      <w:r>
        <w:rPr>
          <w:sz w:val="20"/>
        </w:rPr>
        <w:t>przedznakowanie,</w:t>
      </w:r>
    </w:p>
    <w:p w14:paraId="2290A466">
      <w:pPr>
        <w:numPr>
          <w:ilvl w:val="0"/>
          <w:numId w:val="7"/>
        </w:numPr>
        <w:rPr>
          <w:sz w:val="20"/>
        </w:rPr>
      </w:pPr>
      <w:r>
        <w:rPr>
          <w:sz w:val="20"/>
        </w:rPr>
        <w:t>naniesienie oznakowania na nawierzchnię drogi o kształtach i wymiarach zgodnych z dokumentacją projektową i załącznikiem nr 2 do rozporządzenia Ministra Infrastruktury [11],</w:t>
      </w:r>
    </w:p>
    <w:p w14:paraId="10BD1DC1">
      <w:pPr>
        <w:numPr>
          <w:ilvl w:val="0"/>
          <w:numId w:val="7"/>
        </w:numPr>
        <w:rPr>
          <w:sz w:val="20"/>
        </w:rPr>
      </w:pPr>
      <w:r>
        <w:rPr>
          <w:sz w:val="20"/>
        </w:rPr>
        <w:t>ochrona oznakowania przed zniszczeniem przez pojazdy w czasie prowadzenia robót,</w:t>
      </w:r>
    </w:p>
    <w:p w14:paraId="2F43D760">
      <w:pPr>
        <w:numPr>
          <w:ilvl w:val="0"/>
          <w:numId w:val="7"/>
        </w:numPr>
        <w:ind w:left="284" w:hanging="284"/>
        <w:rPr>
          <w:sz w:val="20"/>
        </w:rPr>
      </w:pPr>
      <w:r>
        <w:rPr>
          <w:sz w:val="20"/>
        </w:rPr>
        <w:t>przeprowadzenie pomiarów i badań laboratoryjnych wymaganych w specyfikacji technicznej.</w:t>
      </w:r>
    </w:p>
    <w:p w14:paraId="5AEE9018">
      <w:pPr>
        <w:pStyle w:val="2"/>
        <w:rPr>
          <w:sz w:val="20"/>
        </w:rPr>
      </w:pPr>
      <w:r>
        <w:rPr>
          <w:sz w:val="20"/>
        </w:rPr>
        <w:t>10. Przepisy związane</w:t>
      </w:r>
      <w:bookmarkEnd w:id="18"/>
    </w:p>
    <w:p w14:paraId="7264C006">
      <w:pPr>
        <w:pStyle w:val="3"/>
        <w:spacing w:before="0"/>
        <w:rPr>
          <w:sz w:val="20"/>
        </w:rPr>
      </w:pPr>
      <w:r>
        <w:rPr>
          <w:sz w:val="20"/>
        </w:rPr>
        <w:t>10.1. Normy</w:t>
      </w:r>
    </w:p>
    <w:tbl>
      <w:tblPr>
        <w:tblStyle w:val="7"/>
        <w:tblW w:w="8830" w:type="dxa"/>
        <w:tblInd w:w="0" w:type="dxa"/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496"/>
        <w:gridCol w:w="2214"/>
        <w:gridCol w:w="6120"/>
      </w:tblGrid>
      <w:tr w14:paraId="23B8253B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0CD2FC79">
            <w:pPr>
              <w:jc w:val="right"/>
              <w:rPr>
                <w:sz w:val="20"/>
                <w:lang w:val="de-DE"/>
              </w:rPr>
            </w:pPr>
            <w:r>
              <w:rPr>
                <w:sz w:val="20"/>
                <w:lang w:val="de-DE"/>
              </w:rPr>
              <w:t>1.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0176B5DB">
            <w:pPr>
              <w:rPr>
                <w:sz w:val="20"/>
                <w:lang w:val="de-DE"/>
              </w:rPr>
            </w:pPr>
            <w:r>
              <w:rPr>
                <w:sz w:val="20"/>
                <w:lang w:val="de-DE"/>
              </w:rPr>
              <w:t>PN-EN 1436:2012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1390BC15">
            <w:pPr>
              <w:rPr>
                <w:sz w:val="20"/>
              </w:rPr>
            </w:pPr>
            <w:r>
              <w:rPr>
                <w:sz w:val="20"/>
              </w:rPr>
              <w:t xml:space="preserve">Materiały do poziomego oznakowania dróg – Wymagania dotyczące poziomych oznakowań dróg </w:t>
            </w:r>
          </w:p>
        </w:tc>
      </w:tr>
      <w:tr w14:paraId="7884D210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3E00F88C">
            <w:pPr>
              <w:jc w:val="right"/>
              <w:rPr>
                <w:sz w:val="20"/>
              </w:rPr>
            </w:pPr>
            <w:r>
              <w:rPr>
                <w:sz w:val="20"/>
              </w:rPr>
              <w:t>2.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30E14BAB">
            <w:pPr>
              <w:rPr>
                <w:sz w:val="20"/>
              </w:rPr>
            </w:pPr>
            <w:r>
              <w:rPr>
                <w:sz w:val="20"/>
                <w:lang w:val="en-US"/>
              </w:rPr>
              <w:t>PN-EN 1790:2014-02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254C03E5">
            <w:pPr>
              <w:rPr>
                <w:sz w:val="20"/>
              </w:rPr>
            </w:pPr>
            <w:r>
              <w:rPr>
                <w:sz w:val="20"/>
              </w:rPr>
              <w:t>Materiały do poziomego oznakowania dróg - Prefabrykowane materiały do poziomego oznakowania dróg</w:t>
            </w:r>
          </w:p>
        </w:tc>
      </w:tr>
      <w:tr w14:paraId="6E12CCEC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33B63216">
            <w:pPr>
              <w:jc w:val="right"/>
              <w:rPr>
                <w:sz w:val="20"/>
                <w:lang w:val="de-DE"/>
              </w:rPr>
            </w:pPr>
            <w:r>
              <w:rPr>
                <w:sz w:val="20"/>
                <w:lang w:val="de-DE"/>
              </w:rPr>
              <w:t>3.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22AABDD2">
            <w:pPr>
              <w:rPr>
                <w:sz w:val="20"/>
              </w:rPr>
            </w:pPr>
            <w:r>
              <w:rPr>
                <w:sz w:val="20"/>
              </w:rPr>
              <w:t>PN-EN 1423:2012</w:t>
            </w:r>
          </w:p>
          <w:p w14:paraId="062EE285">
            <w:pPr>
              <w:rPr>
                <w:sz w:val="20"/>
                <w:lang w:val="de-DE"/>
              </w:rPr>
            </w:pP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5A3650FE">
            <w:pPr>
              <w:pStyle w:val="18"/>
              <w:rPr>
                <w:sz w:val="20"/>
              </w:rPr>
            </w:pPr>
            <w:r>
              <w:rPr>
                <w:sz w:val="20"/>
              </w:rPr>
              <w:t>Materiały do poziomego oznakowania dróg - Materiały do posypywania. Kulki szklane, kruszywo przeciwpoślizgowe i ich mieszaniny</w:t>
            </w:r>
          </w:p>
        </w:tc>
      </w:tr>
      <w:tr w14:paraId="2DE2B50E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3928EC02">
            <w:pPr>
              <w:jc w:val="right"/>
              <w:rPr>
                <w:sz w:val="20"/>
                <w:lang w:val="de-DE"/>
              </w:rPr>
            </w:pPr>
            <w:r>
              <w:rPr>
                <w:sz w:val="20"/>
                <w:lang w:val="de-DE"/>
              </w:rPr>
              <w:t>4.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6A6553CC">
            <w:pPr>
              <w:pStyle w:val="19"/>
              <w:tabs>
                <w:tab w:val="clear" w:pos="4536"/>
                <w:tab w:val="clear" w:pos="9072"/>
              </w:tabs>
              <w:rPr>
                <w:rFonts w:ascii="Times New Roman" w:hAnsi="Times New Roman"/>
                <w:sz w:val="20"/>
                <w:lang w:val="de-DE"/>
              </w:rPr>
            </w:pPr>
            <w:r>
              <w:rPr>
                <w:rFonts w:ascii="Times New Roman" w:hAnsi="Times New Roman"/>
                <w:sz w:val="20"/>
                <w:lang w:val="de-DE"/>
              </w:rPr>
              <w:t>PN-EN 1463-1:2009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75170D4F">
            <w:pPr>
              <w:pStyle w:val="18"/>
              <w:rPr>
                <w:sz w:val="20"/>
              </w:rPr>
            </w:pPr>
            <w:r>
              <w:rPr>
                <w:sz w:val="20"/>
              </w:rPr>
              <w:t>Materiały do poziomego oznakowania dróg - Punktowe elementy odblaskowe Część 1: Wymagania dotyczące charakterystyki nowego elementu</w:t>
            </w:r>
          </w:p>
        </w:tc>
      </w:tr>
      <w:tr w14:paraId="7EE70A94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71DC540E">
            <w:pPr>
              <w:jc w:val="righ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741F909">
            <w:pPr>
              <w:pStyle w:val="19"/>
              <w:tabs>
                <w:tab w:val="clear" w:pos="4536"/>
                <w:tab w:val="clear" w:pos="9072"/>
              </w:tabs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PN-EN 1463-2:2003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D5C8456">
            <w:pPr>
              <w:pStyle w:val="18"/>
              <w:rPr>
                <w:sz w:val="20"/>
              </w:rPr>
            </w:pPr>
            <w:r>
              <w:rPr>
                <w:sz w:val="20"/>
              </w:rPr>
              <w:t>Materiały do poziomego oznakowania dróg - Punktowe elementy odblaskowe Część 2: Badania terenowe</w:t>
            </w:r>
          </w:p>
        </w:tc>
      </w:tr>
      <w:tr w14:paraId="1DC5A708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24768E22">
            <w:pPr>
              <w:jc w:val="right"/>
              <w:rPr>
                <w:sz w:val="20"/>
              </w:rPr>
            </w:pPr>
            <w:r>
              <w:rPr>
                <w:sz w:val="20"/>
              </w:rPr>
              <w:t>6.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2C4DCE3">
            <w:pPr>
              <w:rPr>
                <w:sz w:val="20"/>
              </w:rPr>
            </w:pPr>
            <w:r>
              <w:rPr>
                <w:sz w:val="20"/>
              </w:rPr>
              <w:t>PN-O-79252:2001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00270699">
            <w:pPr>
              <w:rPr>
                <w:sz w:val="20"/>
              </w:rPr>
            </w:pPr>
            <w:r>
              <w:rPr>
                <w:sz w:val="20"/>
              </w:rPr>
              <w:t>Opakowania transportowe z zawartością - Znaki i znakowanie - Wymagania podstawowe</w:t>
            </w:r>
          </w:p>
        </w:tc>
      </w:tr>
      <w:tr w14:paraId="7EC02FA5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0B00D14">
            <w:pPr>
              <w:jc w:val="right"/>
              <w:rPr>
                <w:sz w:val="20"/>
              </w:rPr>
            </w:pPr>
            <w:r>
              <w:rPr>
                <w:sz w:val="20"/>
              </w:rPr>
              <w:t>7.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06101FC2">
            <w:pPr>
              <w:rPr>
                <w:sz w:val="20"/>
              </w:rPr>
            </w:pPr>
            <w:r>
              <w:rPr>
                <w:sz w:val="20"/>
              </w:rPr>
              <w:t>PN-C-81400:1989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6812B0C6">
            <w:pPr>
              <w:rPr>
                <w:sz w:val="20"/>
              </w:rPr>
            </w:pPr>
            <w:r>
              <w:rPr>
                <w:sz w:val="20"/>
              </w:rPr>
              <w:t>Wyroby lakierowe. Pakowanie, przechowywanie i transport</w:t>
            </w:r>
          </w:p>
        </w:tc>
      </w:tr>
      <w:tr w14:paraId="51B1E94C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275D2982">
            <w:pPr>
              <w:jc w:val="right"/>
              <w:rPr>
                <w:sz w:val="20"/>
              </w:rPr>
            </w:pPr>
            <w:r>
              <w:rPr>
                <w:sz w:val="20"/>
              </w:rPr>
              <w:t>8.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1734DCCF">
            <w:pPr>
              <w:pStyle w:val="19"/>
              <w:tabs>
                <w:tab w:val="clear" w:pos="4536"/>
                <w:tab w:val="clear" w:pos="9072"/>
              </w:tabs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PN-EN 1871:2003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7051AA0B">
            <w:pPr>
              <w:pStyle w:val="18"/>
              <w:rPr>
                <w:sz w:val="20"/>
              </w:rPr>
            </w:pPr>
            <w:r>
              <w:rPr>
                <w:sz w:val="20"/>
              </w:rPr>
              <w:t>Materiały do poziomego oznakowania dróg - Właściwości fizyczne</w:t>
            </w:r>
          </w:p>
        </w:tc>
      </w:tr>
      <w:tr w14:paraId="7D876FD3">
        <w:tblPrEx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39163BBC">
            <w:pPr>
              <w:jc w:val="right"/>
              <w:rPr>
                <w:sz w:val="20"/>
              </w:rPr>
            </w:pPr>
            <w:r>
              <w:rPr>
                <w:sz w:val="20"/>
              </w:rPr>
              <w:t>9.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3B6F9AC0">
            <w:pPr>
              <w:pStyle w:val="19"/>
              <w:tabs>
                <w:tab w:val="clear" w:pos="4536"/>
                <w:tab w:val="clear" w:pos="9072"/>
              </w:tabs>
              <w:rPr>
                <w:rFonts w:ascii="Times New Roman" w:hAnsi="Times New Roman"/>
                <w:sz w:val="20"/>
                <w:lang w:val="de-DE"/>
              </w:rPr>
            </w:pPr>
            <w:r>
              <w:rPr>
                <w:rFonts w:ascii="Times New Roman" w:hAnsi="Times New Roman"/>
                <w:sz w:val="20"/>
                <w:lang w:val="de-DE"/>
              </w:rPr>
              <w:t>PN-EN 13036-4: 2011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3DB6D88D">
            <w:pPr>
              <w:pStyle w:val="18"/>
              <w:rPr>
                <w:sz w:val="20"/>
              </w:rPr>
            </w:pPr>
            <w:r>
              <w:rPr>
                <w:sz w:val="20"/>
              </w:rPr>
              <w:t>Drogi samochodowe i lotniskowe – Metody badań – Część 4: Metoda pomiaru oporów poślizgu/poślizgnięcia na powierzchni: Próba wahadła</w:t>
            </w:r>
          </w:p>
        </w:tc>
      </w:tr>
    </w:tbl>
    <w:p w14:paraId="3FD9A352">
      <w:pPr>
        <w:pStyle w:val="3"/>
        <w:spacing w:before="240"/>
        <w:rPr>
          <w:sz w:val="20"/>
        </w:rPr>
      </w:pPr>
      <w:r>
        <w:rPr>
          <w:sz w:val="20"/>
        </w:rPr>
        <w:t>10.2. Przepisy związane i inne dokumenty</w:t>
      </w:r>
    </w:p>
    <w:p w14:paraId="6E420AAF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>Rozporządzenie Ministra Infrastruktury, Spraw Wewnętrznych i Administracji z dnia 12 października 2002 r. w sprawie znaków i symboli drogowych (Dz. U. nr 170, poz. 1393)</w:t>
      </w:r>
    </w:p>
    <w:p w14:paraId="5EA013D3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>Załącznik nr 2 do rozporządzenia Ministra Infrastruktury z dnia 3 lipca 2003 r. w sprawie szczegółowych warunków technicznych dla znaków i sygnałów drogowych oraz urządzeń bezpieczeństwa ruchu drogowego i warunków ich umieszczania na drogach (Dz. U. Nr 220, poz. 2181 z późn. zm.)</w:t>
      </w:r>
    </w:p>
    <w:p w14:paraId="2664F1B1">
      <w:pPr>
        <w:numPr>
          <w:ilvl w:val="0"/>
          <w:numId w:val="18"/>
        </w:numPr>
        <w:tabs>
          <w:tab w:val="left" w:pos="-2835"/>
        </w:tabs>
        <w:ind w:left="426" w:hanging="138"/>
        <w:rPr>
          <w:strike/>
          <w:sz w:val="20"/>
        </w:rPr>
      </w:pPr>
      <w:r>
        <w:rPr>
          <w:sz w:val="20"/>
        </w:rPr>
        <w:t>Rozporządzenie Parlamentu Europejskiego i Rady (UE) Nr 305/2011 z dnia 9 marca 2011 r. ustanawiające zharmonizowane warunki wprowadzania do obrotu wyrobów budowlanych i uchylające dyrektywę Rady 89/106/EWG</w:t>
      </w:r>
    </w:p>
    <w:p w14:paraId="3C6E220B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>Rozporządzenie Ministra  Infrastruktury z dnia 17 listopada 2016 w sprawie sposobu deklarowania właściwości użytkowych wyrobów budowlanych oraz sposobu ich znakowania znakiem budowlanym (Dz. U. poz.1966)</w:t>
      </w:r>
    </w:p>
    <w:p w14:paraId="6BC18211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 xml:space="preserve">Ustawa z 16 kwietnia 2004 r. o wyrobach budowlanych (tekst jednolity Dz. U. z 2016 r. poz.1570 z późn. zm.) </w:t>
      </w:r>
    </w:p>
    <w:p w14:paraId="51876913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>Rozporządzenie Ministra  Infrastruktury i Budownictwa z dnia 17 listopada 2016 r. w sprawie krajowych ocen technicznych (Dz. U. poz. 1968)</w:t>
      </w:r>
    </w:p>
    <w:p w14:paraId="09A51D49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>Ustawa o systemach zgodności z 13 kwietnia 2016 r. (Dz.U. poz. 542 i 1228)</w:t>
      </w:r>
    </w:p>
    <w:p w14:paraId="1EE51086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>Vademecum poziomego oznakowania dróg, Zenon Szczepaniak, Seria „S” – Studia i Materiały. Zeszyt nr 76, IBDiM, Warszawa, 2015</w:t>
      </w:r>
    </w:p>
    <w:p w14:paraId="41D1CD88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>Rozporządzenie Ministra Zdrowia z dnia 30 marca 2015 r. w sprawie oznakowania opakowań substancji niebezpiecznych (Dz. U. poz. 450)</w:t>
      </w:r>
    </w:p>
    <w:p w14:paraId="2E23247B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>Warunki Techniczne. Poziome oznakowanie dróg. POD-97, I-55, IBDiM, Warszawa, 1997</w:t>
      </w:r>
    </w:p>
    <w:p w14:paraId="32165C38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>Zrestrukturyzowana Umowa ADR – umowa europejska dotycząca międzynarodowego przewozu drogowego towarów niebezpiecznych (Dz. U. z 2011 r. nr 110 poz. 641)</w:t>
      </w:r>
    </w:p>
    <w:p w14:paraId="26C11AEA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>Prawo przewozowe (tekst jednolity Dz. U. z 2017 r. poz. 1983)</w:t>
      </w:r>
    </w:p>
    <w:p w14:paraId="0BC0F953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>Zarządzenie nr 34 Generalnego Dyrektora Dróg Krajowych i Autostrad z dnia 30 kwietnia 2015 r. w sprawie diagnostyki stanu nawierzchni i jej elementów</w:t>
      </w:r>
    </w:p>
    <w:p w14:paraId="3321CAC8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>Podręcznik oznakowania poziomego, Linia Życia, Wrocław, 2011</w:t>
      </w:r>
    </w:p>
    <w:p w14:paraId="5F6BB79B">
      <w:pPr>
        <w:numPr>
          <w:ilvl w:val="0"/>
          <w:numId w:val="18"/>
        </w:numPr>
        <w:tabs>
          <w:tab w:val="left" w:pos="-2835"/>
        </w:tabs>
        <w:ind w:left="426" w:hanging="138"/>
        <w:rPr>
          <w:sz w:val="20"/>
        </w:rPr>
      </w:pPr>
      <w:r>
        <w:rPr>
          <w:sz w:val="20"/>
        </w:rPr>
        <w:t>Prawo zamówień publicznych (tekst jednolity Dz. U. z 2017 r., poz. 1579 z późn. zm.)</w:t>
      </w:r>
    </w:p>
    <w:sectPr>
      <w:headerReference r:id="rId5" w:type="first"/>
      <w:headerReference r:id="rId3" w:type="default"/>
      <w:headerReference r:id="rId4" w:type="even"/>
      <w:pgSz w:w="11907" w:h="16840"/>
      <w:pgMar w:top="1985" w:right="1418" w:bottom="1418" w:left="1418" w:header="1304" w:footer="1418" w:gutter="284"/>
      <w:cols w:space="708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BAC75992-5C94-481B-83BD-07950A8B9892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7B05193B-1508-49FF-9537-5A8903E85A51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5D8130DC-D2DF-4530-A2DB-C1FB5BBA7B0A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4" w:fontKey="{5193811F-5CE9-4093-8CDC-06EECE131E0D}"/>
  </w:font>
  <w:font w:name="Century Gothic">
    <w:panose1 w:val="020B0502020202020204"/>
    <w:charset w:val="EE"/>
    <w:family w:val="swiss"/>
    <w:pitch w:val="default"/>
    <w:sig w:usb0="00000287" w:usb1="00000000" w:usb2="00000000" w:usb3="00000000" w:csb0="2000009F" w:csb1="DFD70000"/>
    <w:embedRegular r:id="rId5" w:fontKey="{66704CC2-CE4B-4B5B-BC9D-31BE5EF2C9C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DBF36276-8DDF-418D-A3F4-FA7961FE13DE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7"/>
      <w:tblW w:w="0" w:type="auto"/>
      <w:tblInd w:w="0" w:type="dxa"/>
      <w:tblBorders>
        <w:top w:val="none" w:color="auto" w:sz="0" w:space="0"/>
        <w:left w:val="none" w:color="auto" w:sz="0" w:space="0"/>
        <w:bottom w:val="single" w:color="auto" w:sz="6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70" w:type="dxa"/>
        <w:bottom w:w="0" w:type="dxa"/>
        <w:right w:w="70" w:type="dxa"/>
      </w:tblCellMar>
    </w:tblPr>
    <w:tblGrid>
      <w:gridCol w:w="1346"/>
      <w:gridCol w:w="6379"/>
      <w:gridCol w:w="1134"/>
    </w:tblGrid>
    <w:tr w14:paraId="3E20205E">
      <w:tblPrEx>
        <w:tblBorders>
          <w:top w:val="none" w:color="auto" w:sz="0" w:space="0"/>
          <w:left w:val="none" w:color="auto" w:sz="0" w:space="0"/>
          <w:bottom w:val="single" w:color="auto" w:sz="6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70" w:type="dxa"/>
          <w:bottom w:w="0" w:type="dxa"/>
          <w:right w:w="70" w:type="dxa"/>
        </w:tblCellMar>
      </w:tblPrEx>
      <w:tc>
        <w:tcPr>
          <w:tcW w:w="1346" w:type="dxa"/>
        </w:tcPr>
        <w:p w14:paraId="3DA63CFE">
          <w:pPr>
            <w:pStyle w:val="19"/>
            <w:tabs>
              <w:tab w:val="right" w:pos="8505"/>
              <w:tab w:val="clear" w:pos="9072"/>
            </w:tabs>
            <w:spacing w:after="120"/>
            <w:ind w:right="-70"/>
            <w:rPr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>D-07.01.01a</w:t>
          </w:r>
        </w:p>
      </w:tc>
      <w:tc>
        <w:tcPr>
          <w:tcW w:w="6379" w:type="dxa"/>
        </w:tcPr>
        <w:p w14:paraId="07D98F66">
          <w:pPr>
            <w:pStyle w:val="19"/>
            <w:tabs>
              <w:tab w:val="right" w:pos="6239"/>
              <w:tab w:val="clear" w:pos="4536"/>
              <w:tab w:val="clear" w:pos="9072"/>
            </w:tabs>
            <w:rPr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Oznakowanie poziome</w:t>
          </w:r>
          <w:r>
            <w:rPr>
              <w:rFonts w:ascii="Times New Roman" w:hAnsi="Times New Roman"/>
              <w:i/>
              <w:sz w:val="20"/>
            </w:rPr>
            <w:tab/>
          </w:r>
        </w:p>
      </w:tc>
      <w:tc>
        <w:tcPr>
          <w:tcW w:w="1134" w:type="dxa"/>
        </w:tcPr>
        <w:p w14:paraId="111B1727">
          <w:pPr>
            <w:pStyle w:val="19"/>
            <w:jc w:val="right"/>
            <w:rPr>
              <w:sz w:val="20"/>
            </w:rPr>
          </w:pPr>
          <w:r>
            <w:rPr>
              <w:rStyle w:val="22"/>
              <w:rFonts w:ascii="Times New Roman" w:hAnsi="Times New Roman"/>
              <w:sz w:val="20"/>
            </w:rPr>
            <w:fldChar w:fldCharType="begin"/>
          </w:r>
          <w:r>
            <w:rPr>
              <w:rStyle w:val="22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22"/>
              <w:rFonts w:ascii="Times New Roman" w:hAnsi="Times New Roman"/>
              <w:sz w:val="20"/>
            </w:rPr>
            <w:fldChar w:fldCharType="separate"/>
          </w:r>
          <w:r>
            <w:rPr>
              <w:rStyle w:val="22"/>
              <w:rFonts w:ascii="Times New Roman" w:hAnsi="Times New Roman"/>
              <w:sz w:val="20"/>
            </w:rPr>
            <w:t>31</w:t>
          </w:r>
          <w:r>
            <w:rPr>
              <w:rStyle w:val="22"/>
              <w:rFonts w:ascii="Times New Roman" w:hAnsi="Times New Roman"/>
              <w:sz w:val="20"/>
            </w:rPr>
            <w:fldChar w:fldCharType="end"/>
          </w:r>
        </w:p>
      </w:tc>
    </w:tr>
  </w:tbl>
  <w:p w14:paraId="067DF8EA">
    <w:pPr>
      <w:pStyle w:val="19"/>
      <w:rPr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6D4D9E">
    <w:pPr>
      <w:pStyle w:val="19"/>
      <w:rPr>
        <w:rFonts w:ascii="Times New Roman" w:hAnsi="Times New Roman"/>
        <w:sz w:val="20"/>
      </w:rPr>
    </w:pPr>
  </w:p>
  <w:tbl>
    <w:tblPr>
      <w:tblStyle w:val="7"/>
      <w:tblW w:w="0" w:type="auto"/>
      <w:tblInd w:w="0" w:type="dxa"/>
      <w:tblBorders>
        <w:top w:val="none" w:color="auto" w:sz="0" w:space="0"/>
        <w:left w:val="none" w:color="auto" w:sz="0" w:space="0"/>
        <w:bottom w:val="single" w:color="auto" w:sz="6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70" w:type="dxa"/>
        <w:bottom w:w="0" w:type="dxa"/>
        <w:right w:w="70" w:type="dxa"/>
      </w:tblCellMar>
    </w:tblPr>
    <w:tblGrid>
      <w:gridCol w:w="921"/>
      <w:gridCol w:w="6946"/>
      <w:gridCol w:w="1275"/>
    </w:tblGrid>
    <w:tr w14:paraId="746ABE0E">
      <w:tblPrEx>
        <w:tblBorders>
          <w:top w:val="none" w:color="auto" w:sz="0" w:space="0"/>
          <w:left w:val="none" w:color="auto" w:sz="0" w:space="0"/>
          <w:bottom w:val="single" w:color="auto" w:sz="6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70" w:type="dxa"/>
          <w:bottom w:w="0" w:type="dxa"/>
          <w:right w:w="70" w:type="dxa"/>
        </w:tblCellMar>
      </w:tblPrEx>
      <w:tc>
        <w:tcPr>
          <w:tcW w:w="921" w:type="dxa"/>
          <w:tcBorders>
            <w:bottom w:val="single" w:color="auto" w:sz="6" w:space="0"/>
          </w:tcBorders>
        </w:tcPr>
        <w:p w14:paraId="17A6D0D6">
          <w:pPr>
            <w:pStyle w:val="19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22"/>
              <w:rFonts w:ascii="Times New Roman" w:hAnsi="Times New Roman"/>
              <w:sz w:val="20"/>
            </w:rPr>
            <w:fldChar w:fldCharType="begin"/>
          </w:r>
          <w:r>
            <w:rPr>
              <w:rStyle w:val="22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22"/>
              <w:rFonts w:ascii="Times New Roman" w:hAnsi="Times New Roman"/>
              <w:sz w:val="20"/>
            </w:rPr>
            <w:fldChar w:fldCharType="separate"/>
          </w:r>
          <w:r>
            <w:rPr>
              <w:rStyle w:val="22"/>
              <w:rFonts w:ascii="Times New Roman" w:hAnsi="Times New Roman"/>
              <w:sz w:val="20"/>
            </w:rPr>
            <w:t>4</w:t>
          </w:r>
          <w:r>
            <w:rPr>
              <w:rStyle w:val="22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14:paraId="3362EAD5">
          <w:pPr>
            <w:pStyle w:val="19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  <w:tc>
        <w:tcPr>
          <w:tcW w:w="1275" w:type="dxa"/>
        </w:tcPr>
        <w:p w14:paraId="2792282A">
          <w:pPr>
            <w:pStyle w:val="19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</w:tr>
  </w:tbl>
  <w:p w14:paraId="33F741C8">
    <w:pPr>
      <w:pStyle w:val="19"/>
      <w:rPr>
        <w:rFonts w:ascii="Times New Roman" w:hAnsi="Times New Roman"/>
        <w:sz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7"/>
      <w:tblW w:w="0" w:type="auto"/>
      <w:tblInd w:w="0" w:type="dxa"/>
      <w:tblBorders>
        <w:top w:val="none" w:color="auto" w:sz="0" w:space="0"/>
        <w:left w:val="none" w:color="auto" w:sz="0" w:space="0"/>
        <w:bottom w:val="single" w:color="auto" w:sz="6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70" w:type="dxa"/>
        <w:bottom w:w="0" w:type="dxa"/>
        <w:right w:w="70" w:type="dxa"/>
      </w:tblCellMar>
    </w:tblPr>
    <w:tblGrid>
      <w:gridCol w:w="1346"/>
      <w:gridCol w:w="6379"/>
      <w:gridCol w:w="1134"/>
    </w:tblGrid>
    <w:tr w14:paraId="671B2F33">
      <w:tblPrEx>
        <w:tblBorders>
          <w:top w:val="none" w:color="auto" w:sz="0" w:space="0"/>
          <w:left w:val="none" w:color="auto" w:sz="0" w:space="0"/>
          <w:bottom w:val="single" w:color="auto" w:sz="6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70" w:type="dxa"/>
          <w:bottom w:w="0" w:type="dxa"/>
          <w:right w:w="70" w:type="dxa"/>
        </w:tblCellMar>
      </w:tblPrEx>
      <w:tc>
        <w:tcPr>
          <w:tcW w:w="1346" w:type="dxa"/>
        </w:tcPr>
        <w:p w14:paraId="2EF99B98">
          <w:pPr>
            <w:pStyle w:val="19"/>
            <w:tabs>
              <w:tab w:val="right" w:pos="8505"/>
              <w:tab w:val="clear" w:pos="9072"/>
            </w:tabs>
            <w:spacing w:after="120"/>
            <w:ind w:right="-70"/>
            <w:rPr>
              <w:sz w:val="22"/>
              <w:szCs w:val="22"/>
            </w:rPr>
          </w:pPr>
          <w:r>
            <w:rPr>
              <w:rFonts w:ascii="Times New Roman" w:hAnsi="Times New Roman"/>
              <w:i/>
              <w:sz w:val="22"/>
              <w:szCs w:val="22"/>
            </w:rPr>
            <w:t>D-11.11.11y</w:t>
          </w:r>
        </w:p>
      </w:tc>
      <w:tc>
        <w:tcPr>
          <w:tcW w:w="6379" w:type="dxa"/>
        </w:tcPr>
        <w:p w14:paraId="4CA40B5D">
          <w:pPr>
            <w:pStyle w:val="19"/>
            <w:rPr>
              <w:sz w:val="22"/>
              <w:szCs w:val="22"/>
            </w:rPr>
          </w:pPr>
          <w:r>
            <w:rPr>
              <w:rFonts w:ascii="Times New Roman" w:hAnsi="Times New Roman"/>
              <w:i/>
              <w:szCs w:val="24"/>
            </w:rPr>
            <w:t xml:space="preserve"> </w:t>
          </w:r>
        </w:p>
      </w:tc>
      <w:tc>
        <w:tcPr>
          <w:tcW w:w="1134" w:type="dxa"/>
        </w:tcPr>
        <w:p w14:paraId="76DE238A">
          <w:pPr>
            <w:pStyle w:val="19"/>
            <w:jc w:val="right"/>
            <w:rPr>
              <w:szCs w:val="24"/>
            </w:rPr>
          </w:pPr>
          <w:r>
            <w:rPr>
              <w:rStyle w:val="22"/>
              <w:rFonts w:ascii="Times New Roman" w:hAnsi="Times New Roman"/>
              <w:szCs w:val="24"/>
            </w:rPr>
            <w:fldChar w:fldCharType="begin"/>
          </w:r>
          <w:r>
            <w:rPr>
              <w:rStyle w:val="22"/>
              <w:rFonts w:ascii="Times New Roman" w:hAnsi="Times New Roman"/>
              <w:szCs w:val="24"/>
            </w:rPr>
            <w:instrText xml:space="preserve"> PAGE </w:instrText>
          </w:r>
          <w:r>
            <w:rPr>
              <w:rStyle w:val="22"/>
              <w:rFonts w:ascii="Times New Roman" w:hAnsi="Times New Roman"/>
              <w:szCs w:val="24"/>
            </w:rPr>
            <w:fldChar w:fldCharType="separate"/>
          </w:r>
          <w:r>
            <w:rPr>
              <w:rStyle w:val="22"/>
              <w:rFonts w:ascii="Times New Roman" w:hAnsi="Times New Roman"/>
              <w:szCs w:val="24"/>
            </w:rPr>
            <w:t>3</w:t>
          </w:r>
          <w:r>
            <w:rPr>
              <w:rStyle w:val="22"/>
              <w:rFonts w:ascii="Times New Roman" w:hAnsi="Times New Roman"/>
              <w:szCs w:val="24"/>
            </w:rPr>
            <w:fldChar w:fldCharType="end"/>
          </w:r>
        </w:p>
      </w:tc>
    </w:tr>
  </w:tbl>
  <w:p w14:paraId="432E43A0">
    <w:pPr>
      <w:pStyle w:val="19"/>
      <w:rPr>
        <w:sz w:val="23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FE"/>
    <w:multiLevelType w:val="singleLevel"/>
    <w:tmpl w:val="FFFFFFFE"/>
    <w:lvl w:ilvl="0" w:tentative="0">
      <w:start w:val="0"/>
      <w:numFmt w:val="bullet"/>
      <w:lvlText w:val="*"/>
      <w:lvlJc w:val="left"/>
    </w:lvl>
  </w:abstractNum>
  <w:abstractNum w:abstractNumId="1">
    <w:nsid w:val="085E3460"/>
    <w:multiLevelType w:val="singleLevel"/>
    <w:tmpl w:val="085E3460"/>
    <w:lvl w:ilvl="0" w:tentative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">
    <w:nsid w:val="146A6723"/>
    <w:multiLevelType w:val="multilevel"/>
    <w:tmpl w:val="146A6723"/>
    <w:lvl w:ilvl="0" w:tentative="0">
      <w:start w:val="4"/>
      <w:numFmt w:val="bullet"/>
      <w:pStyle w:val="35"/>
      <w:lvlText w:val="-"/>
      <w:lvlJc w:val="left"/>
      <w:pPr>
        <w:tabs>
          <w:tab w:val="left" w:pos="567"/>
        </w:tabs>
        <w:ind w:left="567" w:hanging="567"/>
      </w:pPr>
      <w:rPr>
        <w:rFonts w:hint="default" w:ascii="Times New Roman" w:hAnsi="Times New Roman" w:cs="Times New Roman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3">
    <w:nsid w:val="1D1F699F"/>
    <w:multiLevelType w:val="multilevel"/>
    <w:tmpl w:val="1D1F699F"/>
    <w:lvl w:ilvl="0" w:tentative="0">
      <w:start w:val="1"/>
      <w:numFmt w:val="decimal"/>
      <w:lvlText w:val="%1"/>
      <w:legacy w:legacy="1" w:legacySpace="120" w:legacyIndent="360"/>
      <w:lvlJc w:val="left"/>
    </w:lvl>
    <w:lvl w:ilvl="1" w:tentative="0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hint="default" w:ascii="Symbol" w:hAnsi="Symbol"/>
        <w:sz w:val="20"/>
      </w:r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4">
    <w:nsid w:val="1D57411D"/>
    <w:multiLevelType w:val="multilevel"/>
    <w:tmpl w:val="1D57411D"/>
    <w:lvl w:ilvl="0" w:tentative="0">
      <w:start w:val="1"/>
      <w:numFmt w:val="bullet"/>
      <w:lvlText w:val=""/>
      <w:lvlJc w:val="left"/>
      <w:pPr>
        <w:ind w:left="36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5">
    <w:nsid w:val="1ED5792E"/>
    <w:multiLevelType w:val="multilevel"/>
    <w:tmpl w:val="1ED5792E"/>
    <w:lvl w:ilvl="0" w:tentative="0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6">
    <w:nsid w:val="2E842DA6"/>
    <w:multiLevelType w:val="multilevel"/>
    <w:tmpl w:val="2E842DA6"/>
    <w:lvl w:ilvl="0" w:tentative="0">
      <w:start w:val="2"/>
      <w:numFmt w:val="bullet"/>
      <w:lvlText w:val="-"/>
      <w:lvlJc w:val="left"/>
      <w:pPr>
        <w:ind w:left="360" w:hanging="360"/>
      </w:pPr>
      <w:rPr>
        <w:rFonts w:hint="default" w:ascii="Century Gothic" w:hAnsi="Century Gothic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7">
    <w:nsid w:val="2F190A48"/>
    <w:multiLevelType w:val="singleLevel"/>
    <w:tmpl w:val="2F190A48"/>
    <w:lvl w:ilvl="0" w:tentative="0">
      <w:start w:val="10"/>
      <w:numFmt w:val="decimal"/>
      <w:lvlText w:val="%1."/>
      <w:lvlJc w:val="right"/>
      <w:pPr>
        <w:tabs>
          <w:tab w:val="left" w:pos="-146"/>
        </w:tabs>
        <w:ind w:left="214" w:hanging="72"/>
      </w:pPr>
      <w:rPr>
        <w:rFonts w:hint="default"/>
        <w:strike w:val="0"/>
      </w:rPr>
    </w:lvl>
  </w:abstractNum>
  <w:abstractNum w:abstractNumId="8">
    <w:nsid w:val="31710A3C"/>
    <w:multiLevelType w:val="singleLevel"/>
    <w:tmpl w:val="31710A3C"/>
    <w:lvl w:ilvl="0" w:tentative="0">
      <w:start w:val="1"/>
      <w:numFmt w:val="bullet"/>
      <w:lvlText w:val="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abstractNum w:abstractNumId="9">
    <w:nsid w:val="348A4474"/>
    <w:multiLevelType w:val="multilevel"/>
    <w:tmpl w:val="348A4474"/>
    <w:lvl w:ilvl="0" w:tentative="0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2520"/>
        </w:tabs>
        <w:ind w:left="252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3240"/>
        </w:tabs>
        <w:ind w:left="324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3960"/>
        </w:tabs>
        <w:ind w:left="396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4680"/>
        </w:tabs>
        <w:ind w:left="468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5400"/>
        </w:tabs>
        <w:ind w:left="540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6120"/>
        </w:tabs>
        <w:ind w:left="612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6840"/>
        </w:tabs>
        <w:ind w:left="684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7560"/>
        </w:tabs>
        <w:ind w:left="7560" w:hanging="360"/>
      </w:pPr>
      <w:rPr>
        <w:rFonts w:hint="default" w:ascii="Wingdings" w:hAnsi="Wingdings"/>
      </w:rPr>
    </w:lvl>
  </w:abstractNum>
  <w:abstractNum w:abstractNumId="10">
    <w:nsid w:val="3AAD2DC6"/>
    <w:multiLevelType w:val="multilevel"/>
    <w:tmpl w:val="3AAD2DC6"/>
    <w:lvl w:ilvl="0" w:tentative="0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11">
    <w:nsid w:val="48E70724"/>
    <w:multiLevelType w:val="multilevel"/>
    <w:tmpl w:val="48E70724"/>
    <w:lvl w:ilvl="0" w:tentative="0">
      <w:start w:val="2"/>
      <w:numFmt w:val="bullet"/>
      <w:lvlText w:val="-"/>
      <w:lvlJc w:val="left"/>
      <w:pPr>
        <w:ind w:left="2627" w:hanging="360"/>
      </w:pPr>
      <w:rPr>
        <w:rFonts w:hint="default" w:ascii="Times New Roman" w:hAnsi="Times New Roman" w:cs="Times New Roman"/>
      </w:rPr>
    </w:lvl>
    <w:lvl w:ilvl="1" w:tentative="0">
      <w:start w:val="7"/>
      <w:numFmt w:val="bullet"/>
      <w:lvlText w:val="-"/>
      <w:lvlJc w:val="left"/>
      <w:pPr>
        <w:tabs>
          <w:tab w:val="left" w:pos="3347"/>
        </w:tabs>
        <w:ind w:left="3347" w:hanging="360"/>
      </w:pPr>
      <w:rPr>
        <w:rFonts w:hint="default" w:ascii="Times New Roman" w:hAnsi="Times New Roman" w:eastAsia="Times New Roman" w:cs="Times New Roman"/>
      </w:rPr>
    </w:lvl>
    <w:lvl w:ilvl="2" w:tentative="0">
      <w:start w:val="1"/>
      <w:numFmt w:val="bullet"/>
      <w:lvlText w:val=""/>
      <w:lvlJc w:val="left"/>
      <w:pPr>
        <w:ind w:left="406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478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550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622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694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766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8387" w:hanging="360"/>
      </w:pPr>
      <w:rPr>
        <w:rFonts w:hint="default" w:ascii="Wingdings" w:hAnsi="Wingdings"/>
      </w:rPr>
    </w:lvl>
  </w:abstractNum>
  <w:abstractNum w:abstractNumId="12">
    <w:nsid w:val="49A20478"/>
    <w:multiLevelType w:val="multilevel"/>
    <w:tmpl w:val="49A20478"/>
    <w:lvl w:ilvl="0" w:tentative="0">
      <w:start w:val="2"/>
      <w:numFmt w:val="bullet"/>
      <w:lvlText w:val="-"/>
      <w:lvlJc w:val="left"/>
      <w:pPr>
        <w:ind w:left="360" w:hanging="360"/>
      </w:pPr>
      <w:rPr>
        <w:rFonts w:hint="default" w:ascii="Century Gothic" w:hAnsi="Century Gothic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3">
    <w:nsid w:val="59166F57"/>
    <w:multiLevelType w:val="multilevel"/>
    <w:tmpl w:val="59166F57"/>
    <w:lvl w:ilvl="0" w:tentative="0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2520"/>
        </w:tabs>
        <w:ind w:left="252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3240"/>
        </w:tabs>
        <w:ind w:left="324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3960"/>
        </w:tabs>
        <w:ind w:left="396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4680"/>
        </w:tabs>
        <w:ind w:left="468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5400"/>
        </w:tabs>
        <w:ind w:left="540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6120"/>
        </w:tabs>
        <w:ind w:left="612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6840"/>
        </w:tabs>
        <w:ind w:left="684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7560"/>
        </w:tabs>
        <w:ind w:left="7560" w:hanging="360"/>
      </w:pPr>
      <w:rPr>
        <w:rFonts w:hint="default" w:ascii="Wingdings" w:hAnsi="Wingdings"/>
      </w:rPr>
    </w:lvl>
  </w:abstractNum>
  <w:abstractNum w:abstractNumId="14">
    <w:nsid w:val="5A861169"/>
    <w:multiLevelType w:val="multilevel"/>
    <w:tmpl w:val="5A861169"/>
    <w:lvl w:ilvl="0" w:tentative="0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15">
    <w:nsid w:val="683F12C0"/>
    <w:multiLevelType w:val="multilevel"/>
    <w:tmpl w:val="683F12C0"/>
    <w:lvl w:ilvl="0" w:tentative="0">
      <w:start w:val="2"/>
      <w:numFmt w:val="bullet"/>
      <w:lvlText w:val="-"/>
      <w:lvlJc w:val="left"/>
      <w:pPr>
        <w:ind w:left="2627" w:hanging="360"/>
      </w:pPr>
      <w:rPr>
        <w:rFonts w:hint="default" w:ascii="Times New Roman" w:hAnsi="Times New Roman" w:cs="Times New Roman"/>
      </w:rPr>
    </w:lvl>
    <w:lvl w:ilvl="1" w:tentative="0">
      <w:start w:val="7"/>
      <w:numFmt w:val="bullet"/>
      <w:lvlText w:val="-"/>
      <w:lvlJc w:val="left"/>
      <w:pPr>
        <w:tabs>
          <w:tab w:val="left" w:pos="3347"/>
        </w:tabs>
        <w:ind w:left="3347" w:hanging="360"/>
      </w:pPr>
      <w:rPr>
        <w:rFonts w:hint="default" w:ascii="Times New Roman" w:hAnsi="Times New Roman" w:eastAsia="Times New Roman" w:cs="Times New Roman"/>
      </w:rPr>
    </w:lvl>
    <w:lvl w:ilvl="2" w:tentative="0">
      <w:start w:val="1"/>
      <w:numFmt w:val="bullet"/>
      <w:lvlText w:val=""/>
      <w:lvlJc w:val="left"/>
      <w:pPr>
        <w:ind w:left="406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478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550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622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694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766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8387" w:hanging="360"/>
      </w:pPr>
      <w:rPr>
        <w:rFonts w:hint="default" w:ascii="Wingdings" w:hAnsi="Wingdings"/>
      </w:rPr>
    </w:lvl>
  </w:abstractNum>
  <w:abstractNum w:abstractNumId="16">
    <w:nsid w:val="74D56604"/>
    <w:multiLevelType w:val="singleLevel"/>
    <w:tmpl w:val="74D56604"/>
    <w:lvl w:ilvl="0" w:tentative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num w:numId="1">
    <w:abstractNumId w:val="2"/>
  </w:num>
  <w:num w:numId="2">
    <w:abstractNumId w:val="4"/>
  </w:num>
  <w:num w:numId="3">
    <w:abstractNumId w:val="8"/>
  </w:num>
  <w:num w:numId="4">
    <w:abstractNumId w:val="11"/>
  </w:num>
  <w:num w:numId="5">
    <w:abstractNumId w:val="15"/>
  </w:num>
  <w:num w:numId="6">
    <w:abstractNumId w:val="1"/>
  </w:num>
  <w:num w:numId="7">
    <w:abstractNumId w:val="0"/>
    <w:lvlOverride w:ilvl="0">
      <w:lvl w:ilvl="0" w:tentative="1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hint="default" w:ascii="Symbol" w:hAnsi="Symbol"/>
          <w:sz w:val="20"/>
        </w:rPr>
      </w:lvl>
    </w:lvlOverride>
  </w:num>
  <w:num w:numId="8">
    <w:abstractNumId w:val="12"/>
  </w:num>
  <w:num w:numId="9">
    <w:abstractNumId w:val="6"/>
  </w:num>
  <w:num w:numId="10">
    <w:abstractNumId w:val="5"/>
  </w:num>
  <w:num w:numId="11">
    <w:abstractNumId w:val="14"/>
  </w:num>
  <w:num w:numId="12">
    <w:abstractNumId w:val="10"/>
  </w:num>
  <w:num w:numId="13">
    <w:abstractNumId w:val="13"/>
  </w:num>
  <w:num w:numId="14">
    <w:abstractNumId w:val="3"/>
    <w:lvlOverride w:ilvl="0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9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</w:num>
  <w:num w:numId="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attachedTemplate r:id="rId1"/>
  <w:documentProtection w:enforcement="0"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F32F7"/>
    <w:rsid w:val="0000053E"/>
    <w:rsid w:val="00003AE9"/>
    <w:rsid w:val="000110C8"/>
    <w:rsid w:val="000125AE"/>
    <w:rsid w:val="0001296E"/>
    <w:rsid w:val="00014474"/>
    <w:rsid w:val="00016DC0"/>
    <w:rsid w:val="00021712"/>
    <w:rsid w:val="00024096"/>
    <w:rsid w:val="0002442E"/>
    <w:rsid w:val="00036E04"/>
    <w:rsid w:val="0003731C"/>
    <w:rsid w:val="00042503"/>
    <w:rsid w:val="00045AC6"/>
    <w:rsid w:val="00047ADB"/>
    <w:rsid w:val="00051707"/>
    <w:rsid w:val="00054BE7"/>
    <w:rsid w:val="000614C9"/>
    <w:rsid w:val="00067302"/>
    <w:rsid w:val="000679F5"/>
    <w:rsid w:val="0007083A"/>
    <w:rsid w:val="00071C21"/>
    <w:rsid w:val="000737ED"/>
    <w:rsid w:val="00074F85"/>
    <w:rsid w:val="000775AC"/>
    <w:rsid w:val="00077FBC"/>
    <w:rsid w:val="0008322B"/>
    <w:rsid w:val="000877D1"/>
    <w:rsid w:val="00093882"/>
    <w:rsid w:val="000942E5"/>
    <w:rsid w:val="00096FC2"/>
    <w:rsid w:val="000A04DE"/>
    <w:rsid w:val="000C2FAD"/>
    <w:rsid w:val="000C7843"/>
    <w:rsid w:val="000E608D"/>
    <w:rsid w:val="000F0135"/>
    <w:rsid w:val="00110DE7"/>
    <w:rsid w:val="00111FE7"/>
    <w:rsid w:val="00122D5C"/>
    <w:rsid w:val="001315F5"/>
    <w:rsid w:val="0013383A"/>
    <w:rsid w:val="00133AF7"/>
    <w:rsid w:val="00133C08"/>
    <w:rsid w:val="00137B45"/>
    <w:rsid w:val="00151383"/>
    <w:rsid w:val="00166DAE"/>
    <w:rsid w:val="0017031B"/>
    <w:rsid w:val="00171049"/>
    <w:rsid w:val="001717EB"/>
    <w:rsid w:val="00175E92"/>
    <w:rsid w:val="001822CD"/>
    <w:rsid w:val="00186913"/>
    <w:rsid w:val="00186E25"/>
    <w:rsid w:val="00186E29"/>
    <w:rsid w:val="001A0752"/>
    <w:rsid w:val="001A106D"/>
    <w:rsid w:val="001B341D"/>
    <w:rsid w:val="001B4254"/>
    <w:rsid w:val="001B4964"/>
    <w:rsid w:val="001C210B"/>
    <w:rsid w:val="001C524F"/>
    <w:rsid w:val="001D2C95"/>
    <w:rsid w:val="001D3C67"/>
    <w:rsid w:val="001D5914"/>
    <w:rsid w:val="001D7FC1"/>
    <w:rsid w:val="001E3C6A"/>
    <w:rsid w:val="001E5646"/>
    <w:rsid w:val="001E69B6"/>
    <w:rsid w:val="001E6F9A"/>
    <w:rsid w:val="001F0191"/>
    <w:rsid w:val="001F51AF"/>
    <w:rsid w:val="00200848"/>
    <w:rsid w:val="00204755"/>
    <w:rsid w:val="002056A4"/>
    <w:rsid w:val="002208FC"/>
    <w:rsid w:val="002236B4"/>
    <w:rsid w:val="002277AF"/>
    <w:rsid w:val="00237935"/>
    <w:rsid w:val="0024128E"/>
    <w:rsid w:val="00253857"/>
    <w:rsid w:val="00256850"/>
    <w:rsid w:val="00257733"/>
    <w:rsid w:val="00262FF5"/>
    <w:rsid w:val="00264275"/>
    <w:rsid w:val="0026499C"/>
    <w:rsid w:val="00264E78"/>
    <w:rsid w:val="00267682"/>
    <w:rsid w:val="002724E2"/>
    <w:rsid w:val="00272BBD"/>
    <w:rsid w:val="002802F6"/>
    <w:rsid w:val="00281AEB"/>
    <w:rsid w:val="00281B80"/>
    <w:rsid w:val="002865EC"/>
    <w:rsid w:val="002905D5"/>
    <w:rsid w:val="002911C7"/>
    <w:rsid w:val="002A5326"/>
    <w:rsid w:val="002B0E0B"/>
    <w:rsid w:val="002E112B"/>
    <w:rsid w:val="002E3E09"/>
    <w:rsid w:val="002E6047"/>
    <w:rsid w:val="002E7096"/>
    <w:rsid w:val="002F0F68"/>
    <w:rsid w:val="002F175C"/>
    <w:rsid w:val="002F1C60"/>
    <w:rsid w:val="002F42AC"/>
    <w:rsid w:val="0030192F"/>
    <w:rsid w:val="003070F9"/>
    <w:rsid w:val="00307F07"/>
    <w:rsid w:val="00310409"/>
    <w:rsid w:val="00316B0C"/>
    <w:rsid w:val="00317F08"/>
    <w:rsid w:val="00321C0A"/>
    <w:rsid w:val="003263B3"/>
    <w:rsid w:val="00334FC3"/>
    <w:rsid w:val="00340F9C"/>
    <w:rsid w:val="00341D50"/>
    <w:rsid w:val="003430C5"/>
    <w:rsid w:val="0034420F"/>
    <w:rsid w:val="0036060C"/>
    <w:rsid w:val="00361C30"/>
    <w:rsid w:val="003647DE"/>
    <w:rsid w:val="00364C4E"/>
    <w:rsid w:val="00370AA1"/>
    <w:rsid w:val="003723CB"/>
    <w:rsid w:val="003773D1"/>
    <w:rsid w:val="00383602"/>
    <w:rsid w:val="003927F7"/>
    <w:rsid w:val="003A062F"/>
    <w:rsid w:val="003A2506"/>
    <w:rsid w:val="003A4F38"/>
    <w:rsid w:val="003A762D"/>
    <w:rsid w:val="003B21C2"/>
    <w:rsid w:val="003B2287"/>
    <w:rsid w:val="003B576E"/>
    <w:rsid w:val="003D0294"/>
    <w:rsid w:val="003D5FD0"/>
    <w:rsid w:val="003F07DD"/>
    <w:rsid w:val="004053D3"/>
    <w:rsid w:val="00405F2F"/>
    <w:rsid w:val="00414981"/>
    <w:rsid w:val="00423D27"/>
    <w:rsid w:val="00424984"/>
    <w:rsid w:val="00425365"/>
    <w:rsid w:val="00432D5D"/>
    <w:rsid w:val="004358DE"/>
    <w:rsid w:val="00437029"/>
    <w:rsid w:val="00443355"/>
    <w:rsid w:val="0044583B"/>
    <w:rsid w:val="004474C0"/>
    <w:rsid w:val="00451DA5"/>
    <w:rsid w:val="004553D1"/>
    <w:rsid w:val="0046135E"/>
    <w:rsid w:val="004618DF"/>
    <w:rsid w:val="00470D84"/>
    <w:rsid w:val="00473FB8"/>
    <w:rsid w:val="004745DF"/>
    <w:rsid w:val="004757FA"/>
    <w:rsid w:val="0049244C"/>
    <w:rsid w:val="00494600"/>
    <w:rsid w:val="00494F94"/>
    <w:rsid w:val="004B0D18"/>
    <w:rsid w:val="004C344E"/>
    <w:rsid w:val="004E036B"/>
    <w:rsid w:val="004E616E"/>
    <w:rsid w:val="004F1F3F"/>
    <w:rsid w:val="004F1F5C"/>
    <w:rsid w:val="005054EC"/>
    <w:rsid w:val="0050598B"/>
    <w:rsid w:val="00507D20"/>
    <w:rsid w:val="005238C7"/>
    <w:rsid w:val="00526317"/>
    <w:rsid w:val="005358A5"/>
    <w:rsid w:val="00546DC8"/>
    <w:rsid w:val="00550028"/>
    <w:rsid w:val="005552C4"/>
    <w:rsid w:val="00556294"/>
    <w:rsid w:val="00570808"/>
    <w:rsid w:val="005811CB"/>
    <w:rsid w:val="00584FDB"/>
    <w:rsid w:val="00587CE1"/>
    <w:rsid w:val="0059643C"/>
    <w:rsid w:val="005A1F07"/>
    <w:rsid w:val="005A4BFE"/>
    <w:rsid w:val="005A54C0"/>
    <w:rsid w:val="005A65A7"/>
    <w:rsid w:val="005B0234"/>
    <w:rsid w:val="005B401D"/>
    <w:rsid w:val="005C2756"/>
    <w:rsid w:val="005C7D12"/>
    <w:rsid w:val="005F055F"/>
    <w:rsid w:val="005F5158"/>
    <w:rsid w:val="00600C32"/>
    <w:rsid w:val="00607409"/>
    <w:rsid w:val="0061516C"/>
    <w:rsid w:val="0062308D"/>
    <w:rsid w:val="00623AB4"/>
    <w:rsid w:val="00625020"/>
    <w:rsid w:val="00631A38"/>
    <w:rsid w:val="00633432"/>
    <w:rsid w:val="006406C6"/>
    <w:rsid w:val="00641ACE"/>
    <w:rsid w:val="0064235F"/>
    <w:rsid w:val="006514E3"/>
    <w:rsid w:val="00654897"/>
    <w:rsid w:val="00654A77"/>
    <w:rsid w:val="00656B83"/>
    <w:rsid w:val="00665BC0"/>
    <w:rsid w:val="00673445"/>
    <w:rsid w:val="006875A8"/>
    <w:rsid w:val="006904DB"/>
    <w:rsid w:val="00697921"/>
    <w:rsid w:val="006B094D"/>
    <w:rsid w:val="006B1276"/>
    <w:rsid w:val="006B1F0A"/>
    <w:rsid w:val="006B51C3"/>
    <w:rsid w:val="006B6850"/>
    <w:rsid w:val="006C1E31"/>
    <w:rsid w:val="006C36F2"/>
    <w:rsid w:val="006C372C"/>
    <w:rsid w:val="006F6DF5"/>
    <w:rsid w:val="00701E82"/>
    <w:rsid w:val="007036BA"/>
    <w:rsid w:val="00726792"/>
    <w:rsid w:val="0074268A"/>
    <w:rsid w:val="00742A13"/>
    <w:rsid w:val="0074468B"/>
    <w:rsid w:val="007710CF"/>
    <w:rsid w:val="00782997"/>
    <w:rsid w:val="0078747B"/>
    <w:rsid w:val="00793350"/>
    <w:rsid w:val="007B06A5"/>
    <w:rsid w:val="007B09BC"/>
    <w:rsid w:val="007B47CD"/>
    <w:rsid w:val="007B72C1"/>
    <w:rsid w:val="007F01BA"/>
    <w:rsid w:val="007F294E"/>
    <w:rsid w:val="007F55D6"/>
    <w:rsid w:val="007F6187"/>
    <w:rsid w:val="007F71A6"/>
    <w:rsid w:val="00804028"/>
    <w:rsid w:val="008063F1"/>
    <w:rsid w:val="00821D9D"/>
    <w:rsid w:val="00831FAE"/>
    <w:rsid w:val="008376AA"/>
    <w:rsid w:val="008408A3"/>
    <w:rsid w:val="00842AEB"/>
    <w:rsid w:val="00856F90"/>
    <w:rsid w:val="0086575B"/>
    <w:rsid w:val="008757D7"/>
    <w:rsid w:val="00876036"/>
    <w:rsid w:val="008847A9"/>
    <w:rsid w:val="00885082"/>
    <w:rsid w:val="008851E9"/>
    <w:rsid w:val="00893477"/>
    <w:rsid w:val="008A5249"/>
    <w:rsid w:val="008B1D62"/>
    <w:rsid w:val="008B3ECB"/>
    <w:rsid w:val="008C5D16"/>
    <w:rsid w:val="008C67C7"/>
    <w:rsid w:val="008C6B4F"/>
    <w:rsid w:val="008C6EE1"/>
    <w:rsid w:val="008D1D81"/>
    <w:rsid w:val="008D3486"/>
    <w:rsid w:val="008F0887"/>
    <w:rsid w:val="00904AD4"/>
    <w:rsid w:val="00904CBE"/>
    <w:rsid w:val="00921D3E"/>
    <w:rsid w:val="009301DE"/>
    <w:rsid w:val="00933FB9"/>
    <w:rsid w:val="009351D5"/>
    <w:rsid w:val="009368E4"/>
    <w:rsid w:val="00941FE2"/>
    <w:rsid w:val="00942D99"/>
    <w:rsid w:val="00951A53"/>
    <w:rsid w:val="00952701"/>
    <w:rsid w:val="00955077"/>
    <w:rsid w:val="00962E92"/>
    <w:rsid w:val="009741EA"/>
    <w:rsid w:val="00977022"/>
    <w:rsid w:val="00980C16"/>
    <w:rsid w:val="009966E3"/>
    <w:rsid w:val="009A43CA"/>
    <w:rsid w:val="009A78BB"/>
    <w:rsid w:val="009B0B35"/>
    <w:rsid w:val="009C1757"/>
    <w:rsid w:val="009C59E0"/>
    <w:rsid w:val="009C6F79"/>
    <w:rsid w:val="009D08B5"/>
    <w:rsid w:val="009D7AAB"/>
    <w:rsid w:val="009F1946"/>
    <w:rsid w:val="009F5D23"/>
    <w:rsid w:val="00A0515C"/>
    <w:rsid w:val="00A05216"/>
    <w:rsid w:val="00A07E0E"/>
    <w:rsid w:val="00A163C0"/>
    <w:rsid w:val="00A17601"/>
    <w:rsid w:val="00A17AE3"/>
    <w:rsid w:val="00A23F60"/>
    <w:rsid w:val="00A33883"/>
    <w:rsid w:val="00A45268"/>
    <w:rsid w:val="00A468E3"/>
    <w:rsid w:val="00A5303D"/>
    <w:rsid w:val="00A53056"/>
    <w:rsid w:val="00A53B10"/>
    <w:rsid w:val="00A578E7"/>
    <w:rsid w:val="00A6251C"/>
    <w:rsid w:val="00A6558E"/>
    <w:rsid w:val="00A65746"/>
    <w:rsid w:val="00A658BD"/>
    <w:rsid w:val="00A75C8C"/>
    <w:rsid w:val="00A851DD"/>
    <w:rsid w:val="00A86037"/>
    <w:rsid w:val="00A87CDE"/>
    <w:rsid w:val="00A93B5D"/>
    <w:rsid w:val="00A96BF5"/>
    <w:rsid w:val="00A97B44"/>
    <w:rsid w:val="00AA53D4"/>
    <w:rsid w:val="00AA56C5"/>
    <w:rsid w:val="00AA6C01"/>
    <w:rsid w:val="00AA7163"/>
    <w:rsid w:val="00AB1ABD"/>
    <w:rsid w:val="00AC2E92"/>
    <w:rsid w:val="00AC3043"/>
    <w:rsid w:val="00AC62D2"/>
    <w:rsid w:val="00AC7236"/>
    <w:rsid w:val="00AD1F4C"/>
    <w:rsid w:val="00AD6478"/>
    <w:rsid w:val="00AE023E"/>
    <w:rsid w:val="00AE7A1D"/>
    <w:rsid w:val="00B01277"/>
    <w:rsid w:val="00B052C8"/>
    <w:rsid w:val="00B146DE"/>
    <w:rsid w:val="00B26684"/>
    <w:rsid w:val="00B26724"/>
    <w:rsid w:val="00B27B37"/>
    <w:rsid w:val="00B45F74"/>
    <w:rsid w:val="00B51E2C"/>
    <w:rsid w:val="00B53033"/>
    <w:rsid w:val="00B67BD9"/>
    <w:rsid w:val="00B81570"/>
    <w:rsid w:val="00BA24CF"/>
    <w:rsid w:val="00BA4085"/>
    <w:rsid w:val="00BB68C7"/>
    <w:rsid w:val="00BC01C6"/>
    <w:rsid w:val="00BC3C55"/>
    <w:rsid w:val="00BD1087"/>
    <w:rsid w:val="00BD3285"/>
    <w:rsid w:val="00BD5B4D"/>
    <w:rsid w:val="00BE6A55"/>
    <w:rsid w:val="00BF32F7"/>
    <w:rsid w:val="00C00323"/>
    <w:rsid w:val="00C00380"/>
    <w:rsid w:val="00C05C92"/>
    <w:rsid w:val="00C064FB"/>
    <w:rsid w:val="00C10EDC"/>
    <w:rsid w:val="00C13F9E"/>
    <w:rsid w:val="00C175FF"/>
    <w:rsid w:val="00C309C3"/>
    <w:rsid w:val="00C30FE4"/>
    <w:rsid w:val="00C31EC8"/>
    <w:rsid w:val="00C529EB"/>
    <w:rsid w:val="00C553A3"/>
    <w:rsid w:val="00C70B45"/>
    <w:rsid w:val="00C71043"/>
    <w:rsid w:val="00C773B8"/>
    <w:rsid w:val="00C82809"/>
    <w:rsid w:val="00C92564"/>
    <w:rsid w:val="00C94722"/>
    <w:rsid w:val="00C963DC"/>
    <w:rsid w:val="00CA6157"/>
    <w:rsid w:val="00CB1503"/>
    <w:rsid w:val="00CB62CF"/>
    <w:rsid w:val="00CC4A4B"/>
    <w:rsid w:val="00CC5DE4"/>
    <w:rsid w:val="00CC6168"/>
    <w:rsid w:val="00CC7AE2"/>
    <w:rsid w:val="00CD087D"/>
    <w:rsid w:val="00CD3584"/>
    <w:rsid w:val="00CD5DDD"/>
    <w:rsid w:val="00CD6807"/>
    <w:rsid w:val="00CD7C05"/>
    <w:rsid w:val="00D01DA5"/>
    <w:rsid w:val="00D051FD"/>
    <w:rsid w:val="00D24A9E"/>
    <w:rsid w:val="00D26252"/>
    <w:rsid w:val="00D30C9C"/>
    <w:rsid w:val="00D342BA"/>
    <w:rsid w:val="00D418D2"/>
    <w:rsid w:val="00D50F53"/>
    <w:rsid w:val="00D55B7F"/>
    <w:rsid w:val="00D607B8"/>
    <w:rsid w:val="00D635E6"/>
    <w:rsid w:val="00D64A1C"/>
    <w:rsid w:val="00D66991"/>
    <w:rsid w:val="00D76614"/>
    <w:rsid w:val="00D809E1"/>
    <w:rsid w:val="00D8248C"/>
    <w:rsid w:val="00D82DFA"/>
    <w:rsid w:val="00D87831"/>
    <w:rsid w:val="00D9294E"/>
    <w:rsid w:val="00D94436"/>
    <w:rsid w:val="00D94F4D"/>
    <w:rsid w:val="00DB6D49"/>
    <w:rsid w:val="00DC3D86"/>
    <w:rsid w:val="00DC46E9"/>
    <w:rsid w:val="00DD0A83"/>
    <w:rsid w:val="00DD65D7"/>
    <w:rsid w:val="00DE22B8"/>
    <w:rsid w:val="00DE59A6"/>
    <w:rsid w:val="00DF2B86"/>
    <w:rsid w:val="00DF4198"/>
    <w:rsid w:val="00DF447C"/>
    <w:rsid w:val="00DF5DA7"/>
    <w:rsid w:val="00DF5EA6"/>
    <w:rsid w:val="00DF6BB5"/>
    <w:rsid w:val="00E04922"/>
    <w:rsid w:val="00E05B0F"/>
    <w:rsid w:val="00E06B55"/>
    <w:rsid w:val="00E22E12"/>
    <w:rsid w:val="00E23987"/>
    <w:rsid w:val="00E319A0"/>
    <w:rsid w:val="00E353B2"/>
    <w:rsid w:val="00E41793"/>
    <w:rsid w:val="00E554BF"/>
    <w:rsid w:val="00E63FC7"/>
    <w:rsid w:val="00E70575"/>
    <w:rsid w:val="00E75175"/>
    <w:rsid w:val="00E80496"/>
    <w:rsid w:val="00E8488B"/>
    <w:rsid w:val="00E8591D"/>
    <w:rsid w:val="00E86A68"/>
    <w:rsid w:val="00EA4D9A"/>
    <w:rsid w:val="00EA6A1C"/>
    <w:rsid w:val="00EB1A88"/>
    <w:rsid w:val="00EB3DFE"/>
    <w:rsid w:val="00EB4C28"/>
    <w:rsid w:val="00EB5DCE"/>
    <w:rsid w:val="00ED4661"/>
    <w:rsid w:val="00ED4A3F"/>
    <w:rsid w:val="00EE2833"/>
    <w:rsid w:val="00EE3D72"/>
    <w:rsid w:val="00EF1B67"/>
    <w:rsid w:val="00EF2E87"/>
    <w:rsid w:val="00EF3AE8"/>
    <w:rsid w:val="00EF4ED2"/>
    <w:rsid w:val="00EF6789"/>
    <w:rsid w:val="00F033D7"/>
    <w:rsid w:val="00F079B1"/>
    <w:rsid w:val="00F1141A"/>
    <w:rsid w:val="00F117A2"/>
    <w:rsid w:val="00F23D88"/>
    <w:rsid w:val="00F32E6B"/>
    <w:rsid w:val="00F35BE6"/>
    <w:rsid w:val="00F366A4"/>
    <w:rsid w:val="00F37DE7"/>
    <w:rsid w:val="00F40F14"/>
    <w:rsid w:val="00F47253"/>
    <w:rsid w:val="00F50DDE"/>
    <w:rsid w:val="00F53D2F"/>
    <w:rsid w:val="00F64CA5"/>
    <w:rsid w:val="00F70963"/>
    <w:rsid w:val="00F70CAC"/>
    <w:rsid w:val="00F8148A"/>
    <w:rsid w:val="00F9190E"/>
    <w:rsid w:val="00F91916"/>
    <w:rsid w:val="00F95C86"/>
    <w:rsid w:val="00FA3895"/>
    <w:rsid w:val="00FA5DCF"/>
    <w:rsid w:val="00FB30D0"/>
    <w:rsid w:val="00FC4A07"/>
    <w:rsid w:val="00FC4CDE"/>
    <w:rsid w:val="00FD0BF5"/>
    <w:rsid w:val="00FD224B"/>
    <w:rsid w:val="00FE0F16"/>
    <w:rsid w:val="00FE658E"/>
    <w:rsid w:val="00FE7CCA"/>
    <w:rsid w:val="00FF4040"/>
    <w:rsid w:val="00FF75EF"/>
    <w:rsid w:val="0C654BED"/>
    <w:rsid w:val="0FB742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0" w:name="toc 2"/>
    <w:lsdException w:qFormat="1" w:unhideWhenUsed="0" w:uiPriority="0" w:name="toc 3"/>
    <w:lsdException w:qFormat="1" w:unhideWhenUsed="0" w:uiPriority="0" w:name="toc 4"/>
    <w:lsdException w:qFormat="1" w:unhideWhenUsed="0" w:uiPriority="0" w:name="toc 5"/>
    <w:lsdException w:qFormat="1" w:unhideWhenUsed="0" w:uiPriority="0" w:name="toc 6"/>
    <w:lsdException w:qFormat="1" w:unhideWhenUsed="0" w:uiPriority="0" w:name="toc 7"/>
    <w:lsdException w:qFormat="1" w:unhideWhenUsed="0" w:uiPriority="0" w:name="toc 8"/>
    <w:lsdException w:qFormat="1" w:unhideWhenUsed="0" w:uiPriority="0" w:name="toc 9"/>
    <w:lsdException w:uiPriority="0" w:name="Normal Indent"/>
    <w:lsdException w:qFormat="1" w:unhideWhenUsed="0" w:uiPriority="0" w:name="footnote text"/>
    <w:lsdException w:qFormat="1" w:unhideWhenUsed="0"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nhideWhenUsed="0" w:uiPriority="0" w:semiHidden="0" w:name="caption"/>
    <w:lsdException w:uiPriority="0" w:name="table of figures"/>
    <w:lsdException w:uiPriority="0" w:name="envelope address"/>
    <w:lsdException w:uiPriority="0" w:name="envelope return"/>
    <w:lsdException w:qFormat="1" w:unhideWhenUsed="0" w:uiPriority="0" w:name="footnote reference"/>
    <w:lsdException w:uiPriority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qFormat="1" w:unhideWhenUsed="0"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qFormat="1" w:unhideWhenUsed="0" w:uiPriority="0" w:name="Body Text"/>
    <w:lsdException w:qFormat="1" w:unhideWhenUsed="0"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name="Body Text 3"/>
    <w:lsdException w:qFormat="1" w:unhideWhenUsed="0" w:uiPriority="0" w:semiHidden="0" w:name="Body Text Indent 2"/>
    <w:lsdException w:qFormat="1" w:unhideWhenUsed="0" w:uiPriority="0" w:name="Body Text Indent 3"/>
    <w:lsdException w:uiPriority="0" w:name="Block Text"/>
    <w:lsdException w:qFormat="1" w:unhideWhenUsed="0" w:uiPriority="99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overflowPunct w:val="0"/>
      <w:autoSpaceDE w:val="0"/>
      <w:autoSpaceDN w:val="0"/>
      <w:adjustRightInd w:val="0"/>
      <w:jc w:val="both"/>
      <w:textAlignment w:val="baseline"/>
    </w:pPr>
    <w:rPr>
      <w:rFonts w:ascii="Times New Roman" w:hAnsi="Times New Roman" w:eastAsia="Times New Roman" w:cs="Times New Roman"/>
      <w:sz w:val="24"/>
      <w:lang w:val="pl-PL" w:eastAsia="pl-PL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3">
    <w:name w:val="heading 2"/>
    <w:basedOn w:val="1"/>
    <w:next w:val="1"/>
    <w:qFormat/>
    <w:uiPriority w:val="0"/>
    <w:pPr>
      <w:keepNext/>
      <w:spacing w:before="120" w:after="120"/>
      <w:outlineLvl w:val="1"/>
    </w:pPr>
    <w:rPr>
      <w:b/>
    </w:rPr>
  </w:style>
  <w:style w:type="paragraph" w:styleId="4">
    <w:name w:val="heading 3"/>
    <w:basedOn w:val="1"/>
    <w:next w:val="1"/>
    <w:qFormat/>
    <w:uiPriority w:val="0"/>
    <w:pPr>
      <w:keepNext/>
      <w:spacing w:before="60" w:after="60"/>
      <w:outlineLvl w:val="2"/>
    </w:pPr>
  </w:style>
  <w:style w:type="paragraph" w:styleId="5">
    <w:name w:val="heading 4"/>
    <w:basedOn w:val="1"/>
    <w:next w:val="1"/>
    <w:qFormat/>
    <w:uiPriority w:val="0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Body Text"/>
    <w:basedOn w:val="1"/>
    <w:semiHidden/>
    <w:qFormat/>
    <w:uiPriority w:val="0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9">
    <w:name w:val="Body Text 2"/>
    <w:basedOn w:val="1"/>
    <w:qFormat/>
    <w:uiPriority w:val="0"/>
    <w:pPr>
      <w:spacing w:after="120" w:line="480" w:lineRule="auto"/>
    </w:pPr>
  </w:style>
  <w:style w:type="paragraph" w:styleId="10">
    <w:name w:val="Body Text 3"/>
    <w:basedOn w:val="1"/>
    <w:semiHidden/>
    <w:qFormat/>
    <w:uiPriority w:val="0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styleId="11">
    <w:name w:val="Body Text Indent"/>
    <w:basedOn w:val="1"/>
    <w:semiHidden/>
    <w:qFormat/>
    <w:uiPriority w:val="0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12">
    <w:name w:val="Body Text Indent 2"/>
    <w:basedOn w:val="1"/>
    <w:qFormat/>
    <w:uiPriority w:val="0"/>
    <w:pPr>
      <w:spacing w:after="120" w:line="480" w:lineRule="auto"/>
      <w:ind w:left="283"/>
    </w:pPr>
  </w:style>
  <w:style w:type="paragraph" w:styleId="13">
    <w:name w:val="Body Text Indent 3"/>
    <w:basedOn w:val="1"/>
    <w:semiHidden/>
    <w:qFormat/>
    <w:uiPriority w:val="0"/>
    <w:pPr>
      <w:overflowPunct/>
      <w:autoSpaceDE/>
      <w:autoSpaceDN/>
      <w:adjustRightInd/>
      <w:spacing w:before="60"/>
      <w:textAlignment w:val="auto"/>
    </w:pPr>
  </w:style>
  <w:style w:type="paragraph" w:styleId="14">
    <w:name w:val="caption"/>
    <w:basedOn w:val="1"/>
    <w:next w:val="1"/>
    <w:qFormat/>
    <w:uiPriority w:val="0"/>
    <w:pPr>
      <w:widowControl w:val="0"/>
      <w:overflowPunct/>
      <w:autoSpaceDE/>
      <w:autoSpaceDN/>
      <w:adjustRightInd/>
      <w:spacing w:before="120"/>
      <w:textAlignment w:val="auto"/>
    </w:pPr>
  </w:style>
  <w:style w:type="paragraph" w:styleId="15">
    <w:name w:val="annotation text"/>
    <w:basedOn w:val="1"/>
    <w:semiHidden/>
    <w:qFormat/>
    <w:uiPriority w:val="0"/>
    <w:pPr>
      <w:overflowPunct/>
      <w:autoSpaceDE/>
      <w:autoSpaceDN/>
      <w:adjustRightInd/>
      <w:spacing w:before="120"/>
      <w:textAlignment w:val="auto"/>
    </w:pPr>
  </w:style>
  <w:style w:type="paragraph" w:styleId="16">
    <w:name w:val="footer"/>
    <w:basedOn w:val="1"/>
    <w:qFormat/>
    <w:uiPriority w:val="0"/>
    <w:pPr>
      <w:tabs>
        <w:tab w:val="center" w:pos="4536"/>
        <w:tab w:val="right" w:pos="9072"/>
      </w:tabs>
    </w:pPr>
  </w:style>
  <w:style w:type="character" w:styleId="17">
    <w:name w:val="footnote reference"/>
    <w:semiHidden/>
    <w:qFormat/>
    <w:uiPriority w:val="0"/>
    <w:rPr>
      <w:vertAlign w:val="superscript"/>
    </w:rPr>
  </w:style>
  <w:style w:type="paragraph" w:styleId="18">
    <w:name w:val="footnote text"/>
    <w:basedOn w:val="1"/>
    <w:semiHidden/>
    <w:qFormat/>
    <w:uiPriority w:val="0"/>
  </w:style>
  <w:style w:type="paragraph" w:styleId="19">
    <w:name w:val="header"/>
    <w:basedOn w:val="1"/>
    <w:qFormat/>
    <w:uiPriority w:val="0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character" w:styleId="20">
    <w:name w:val="Hyperlink"/>
    <w:qFormat/>
    <w:uiPriority w:val="99"/>
    <w:rPr>
      <w:color w:val="0000FF"/>
      <w:u w:val="single"/>
    </w:rPr>
  </w:style>
  <w:style w:type="paragraph" w:styleId="21">
    <w:name w:val="List Bullet"/>
    <w:basedOn w:val="1"/>
    <w:semiHidden/>
    <w:qFormat/>
    <w:uiPriority w:val="0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character" w:styleId="22">
    <w:name w:val="page number"/>
    <w:basedOn w:val="6"/>
    <w:qFormat/>
    <w:uiPriority w:val="0"/>
  </w:style>
  <w:style w:type="paragraph" w:styleId="23">
    <w:name w:val="toc 1"/>
    <w:basedOn w:val="1"/>
    <w:next w:val="1"/>
    <w:qFormat/>
    <w:uiPriority w:val="39"/>
    <w:pPr>
      <w:tabs>
        <w:tab w:val="right" w:leader="dot" w:pos="8789"/>
      </w:tabs>
    </w:pPr>
    <w:rPr>
      <w:b/>
      <w:caps/>
    </w:rPr>
  </w:style>
  <w:style w:type="paragraph" w:styleId="24">
    <w:name w:val="toc 2"/>
    <w:basedOn w:val="1"/>
    <w:next w:val="1"/>
    <w:semiHidden/>
    <w:qFormat/>
    <w:uiPriority w:val="0"/>
    <w:pPr>
      <w:tabs>
        <w:tab w:val="right" w:leader="dot" w:pos="7371"/>
      </w:tabs>
      <w:ind w:left="200"/>
      <w:jc w:val="left"/>
    </w:pPr>
  </w:style>
  <w:style w:type="paragraph" w:styleId="25">
    <w:name w:val="toc 3"/>
    <w:basedOn w:val="1"/>
    <w:next w:val="1"/>
    <w:semiHidden/>
    <w:qFormat/>
    <w:uiPriority w:val="0"/>
    <w:pPr>
      <w:tabs>
        <w:tab w:val="right" w:leader="dot" w:pos="7371"/>
      </w:tabs>
      <w:ind w:left="400"/>
      <w:jc w:val="left"/>
    </w:pPr>
  </w:style>
  <w:style w:type="paragraph" w:styleId="26">
    <w:name w:val="toc 4"/>
    <w:basedOn w:val="1"/>
    <w:next w:val="1"/>
    <w:semiHidden/>
    <w:qFormat/>
    <w:uiPriority w:val="0"/>
    <w:pPr>
      <w:tabs>
        <w:tab w:val="right" w:leader="dot" w:pos="7371"/>
      </w:tabs>
      <w:ind w:left="600"/>
      <w:jc w:val="left"/>
    </w:pPr>
    <w:rPr>
      <w:sz w:val="18"/>
    </w:rPr>
  </w:style>
  <w:style w:type="paragraph" w:styleId="27">
    <w:name w:val="toc 5"/>
    <w:basedOn w:val="1"/>
    <w:next w:val="1"/>
    <w:semiHidden/>
    <w:qFormat/>
    <w:uiPriority w:val="0"/>
    <w:pPr>
      <w:tabs>
        <w:tab w:val="right" w:leader="dot" w:pos="7371"/>
      </w:tabs>
      <w:ind w:left="800"/>
      <w:jc w:val="left"/>
    </w:pPr>
    <w:rPr>
      <w:sz w:val="18"/>
    </w:rPr>
  </w:style>
  <w:style w:type="paragraph" w:styleId="28">
    <w:name w:val="toc 6"/>
    <w:basedOn w:val="1"/>
    <w:next w:val="1"/>
    <w:semiHidden/>
    <w:qFormat/>
    <w:uiPriority w:val="0"/>
    <w:pPr>
      <w:tabs>
        <w:tab w:val="right" w:leader="dot" w:pos="7371"/>
      </w:tabs>
      <w:ind w:left="1000"/>
      <w:jc w:val="left"/>
    </w:pPr>
    <w:rPr>
      <w:sz w:val="18"/>
    </w:rPr>
  </w:style>
  <w:style w:type="paragraph" w:styleId="29">
    <w:name w:val="toc 7"/>
    <w:basedOn w:val="1"/>
    <w:next w:val="1"/>
    <w:semiHidden/>
    <w:qFormat/>
    <w:uiPriority w:val="0"/>
    <w:pPr>
      <w:tabs>
        <w:tab w:val="right" w:leader="dot" w:pos="7371"/>
      </w:tabs>
      <w:ind w:left="1200"/>
      <w:jc w:val="left"/>
    </w:pPr>
    <w:rPr>
      <w:sz w:val="18"/>
    </w:rPr>
  </w:style>
  <w:style w:type="paragraph" w:styleId="30">
    <w:name w:val="toc 8"/>
    <w:basedOn w:val="1"/>
    <w:next w:val="1"/>
    <w:semiHidden/>
    <w:qFormat/>
    <w:uiPriority w:val="0"/>
    <w:pPr>
      <w:tabs>
        <w:tab w:val="right" w:leader="dot" w:pos="7371"/>
      </w:tabs>
      <w:ind w:left="1400"/>
      <w:jc w:val="left"/>
    </w:pPr>
    <w:rPr>
      <w:sz w:val="18"/>
    </w:rPr>
  </w:style>
  <w:style w:type="paragraph" w:styleId="31">
    <w:name w:val="toc 9"/>
    <w:basedOn w:val="1"/>
    <w:next w:val="1"/>
    <w:semiHidden/>
    <w:qFormat/>
    <w:uiPriority w:val="0"/>
    <w:pPr>
      <w:tabs>
        <w:tab w:val="right" w:leader="dot" w:pos="7371"/>
      </w:tabs>
      <w:ind w:left="1600"/>
      <w:jc w:val="left"/>
    </w:pPr>
    <w:rPr>
      <w:sz w:val="18"/>
    </w:rPr>
  </w:style>
  <w:style w:type="paragraph" w:customStyle="1" w:styleId="32">
    <w:name w:val="Standardowy.tekst"/>
    <w:qFormat/>
    <w:uiPriority w:val="0"/>
    <w:pPr>
      <w:overflowPunct w:val="0"/>
      <w:autoSpaceDE w:val="0"/>
      <w:autoSpaceDN w:val="0"/>
      <w:adjustRightInd w:val="0"/>
      <w:jc w:val="both"/>
      <w:textAlignment w:val="baseline"/>
    </w:pPr>
    <w:rPr>
      <w:rFonts w:ascii="Times New Roman" w:hAnsi="Times New Roman" w:eastAsia="Times New Roman" w:cs="Times New Roman"/>
      <w:sz w:val="24"/>
      <w:lang w:val="pl-PL" w:eastAsia="pl-PL" w:bidi="ar-SA"/>
    </w:rPr>
  </w:style>
  <w:style w:type="paragraph" w:customStyle="1" w:styleId="33">
    <w:name w:val="_10"/>
    <w:basedOn w:val="1"/>
    <w:qFormat/>
    <w:uiPriority w:val="0"/>
    <w:pPr>
      <w:overflowPunct/>
      <w:autoSpaceDE/>
      <w:autoSpaceDN/>
      <w:adjustRightInd/>
      <w:textAlignment w:val="auto"/>
    </w:pPr>
  </w:style>
  <w:style w:type="paragraph" w:customStyle="1" w:styleId="34">
    <w:name w:val="Styl 12 pt Wyjustowany"/>
    <w:basedOn w:val="1"/>
    <w:qFormat/>
    <w:uiPriority w:val="0"/>
    <w:pPr>
      <w:overflowPunct/>
      <w:autoSpaceDE/>
      <w:autoSpaceDN/>
      <w:adjustRightInd/>
      <w:textAlignment w:val="auto"/>
    </w:pPr>
  </w:style>
  <w:style w:type="paragraph" w:customStyle="1" w:styleId="35">
    <w:name w:val="Wypunktowanie"/>
    <w:basedOn w:val="1"/>
    <w:qFormat/>
    <w:uiPriority w:val="0"/>
    <w:pPr>
      <w:widowControl w:val="0"/>
      <w:numPr>
        <w:ilvl w:val="0"/>
        <w:numId w:val="1"/>
      </w:numPr>
      <w:overflowPunct/>
      <w:autoSpaceDE/>
      <w:autoSpaceDN/>
      <w:adjustRightInd/>
      <w:jc w:val="left"/>
      <w:textAlignment w:val="auto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wmf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9540B73-0131-4B58-B0C1-75CA28AD0B7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OST_BZD_drogowe.dot</Template>
  <Company>Warszawa      Skaryszewska 19</Company>
  <Pages>31</Pages>
  <Words>12069</Words>
  <Characters>72417</Characters>
  <Lines>603</Lines>
  <Paragraphs>168</Paragraphs>
  <TotalTime>0</TotalTime>
  <ScaleCrop>false</ScaleCrop>
  <LinksUpToDate>false</LinksUpToDate>
  <CharactersWithSpaces>84318</CharactersWithSpaces>
  <Application>WPS Office_12.2.0.18607_F1E327BC-269C-435d-A152-05C5408002CA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2018-11-05T11:29:00Z</dcterms:created>
  <dc:creator>BZDBDiM Sp. z o.o.</dc:creator>
  <cp:keywords>specyfikacje, drogi, drogownictwo, ost, D-M-00.00.00</cp:keywords>
  <cp:lastModifiedBy>WPS_1704287441</cp:lastModifiedBy>
  <cp:lastPrinted>2018-01-30T13:37:00Z</cp:lastPrinted>
  <dcterms:modified xsi:type="dcterms:W3CDTF">2024-11-15T08:31:52Z</dcterms:modified>
  <dc:subject>ost</dc:subject>
  <dc:title>Oznakowanie poziome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1045-12.2.0.18607</vt:lpwstr>
  </property>
  <property fmtid="{D5CDD505-2E9C-101B-9397-08002B2CF9AE}" pid="3" name="ICV">
    <vt:lpwstr>4099AC9B6D2F45708301C839BAD60C4B_12</vt:lpwstr>
  </property>
</Properties>
</file>